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54A" w:rsidRDefault="00A8454A" w:rsidP="00C12484">
      <w:pPr>
        <w:jc w:val="both"/>
        <w:rPr>
          <w:caps/>
          <w:color w:val="FF0000"/>
          <w:sz w:val="28"/>
          <w:szCs w:val="28"/>
        </w:rPr>
      </w:pPr>
      <w:r w:rsidRPr="00C12484">
        <w:rPr>
          <w:caps/>
          <w:color w:val="FF0000"/>
          <w:sz w:val="28"/>
          <w:szCs w:val="28"/>
        </w:rPr>
        <w:t xml:space="preserve">                                     </w:t>
      </w:r>
      <w:r>
        <w:rPr>
          <w:caps/>
          <w:color w:val="FF0000"/>
          <w:sz w:val="28"/>
          <w:szCs w:val="28"/>
        </w:rPr>
        <w:t xml:space="preserve"> </w:t>
      </w:r>
    </w:p>
    <w:p w:rsidR="00A8454A" w:rsidRPr="00991C89" w:rsidRDefault="00A8454A" w:rsidP="00C12484">
      <w:pPr>
        <w:jc w:val="both"/>
        <w:rPr>
          <w:caps/>
          <w:sz w:val="28"/>
          <w:szCs w:val="28"/>
        </w:rPr>
      </w:pPr>
      <w:r>
        <w:rPr>
          <w:caps/>
          <w:color w:val="FF0000"/>
          <w:sz w:val="28"/>
          <w:szCs w:val="28"/>
        </w:rPr>
        <w:t xml:space="preserve">                                           </w:t>
      </w:r>
      <w:r w:rsidRPr="00991C89">
        <w:rPr>
          <w:caps/>
          <w:sz w:val="28"/>
          <w:szCs w:val="28"/>
        </w:rPr>
        <w:t>РОССИЙСКАЯ ФЕДЕРАЦИЯ</w:t>
      </w:r>
    </w:p>
    <w:p w:rsidR="00A8454A" w:rsidRPr="00991C89" w:rsidRDefault="00A8454A" w:rsidP="00991C89">
      <w:pPr>
        <w:jc w:val="center"/>
        <w:rPr>
          <w:caps/>
          <w:sz w:val="28"/>
          <w:szCs w:val="28"/>
        </w:rPr>
      </w:pPr>
      <w:r w:rsidRPr="00991C89">
        <w:rPr>
          <w:caps/>
          <w:sz w:val="28"/>
          <w:szCs w:val="28"/>
        </w:rPr>
        <w:t>БРЯНСКАЯ ОБЛАСТЬ</w:t>
      </w:r>
    </w:p>
    <w:p w:rsidR="00A8454A" w:rsidRDefault="00A8454A" w:rsidP="00991C89">
      <w:pPr>
        <w:jc w:val="center"/>
        <w:rPr>
          <w:b/>
          <w:bCs/>
          <w:sz w:val="32"/>
          <w:szCs w:val="32"/>
        </w:rPr>
      </w:pPr>
      <w:r>
        <w:rPr>
          <w:caps/>
          <w:sz w:val="28"/>
          <w:szCs w:val="28"/>
        </w:rPr>
        <w:t xml:space="preserve">КЛИНЦОВСКАЯ ГОРОДСКАЯ АДМИНИСТРАЦИЯ </w:t>
      </w:r>
    </w:p>
    <w:p w:rsidR="00A8454A" w:rsidRPr="00D97B50" w:rsidRDefault="00A8454A">
      <w:pPr>
        <w:jc w:val="center"/>
        <w:rPr>
          <w:sz w:val="28"/>
          <w:szCs w:val="28"/>
        </w:rPr>
      </w:pPr>
    </w:p>
    <w:p w:rsidR="00A8454A" w:rsidRDefault="00A8454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A8454A" w:rsidRDefault="00A8454A">
      <w:pPr>
        <w:rPr>
          <w:b/>
          <w:bCs/>
          <w:sz w:val="32"/>
          <w:szCs w:val="32"/>
        </w:rPr>
      </w:pPr>
    </w:p>
    <w:p w:rsidR="00A8454A" w:rsidRDefault="00A8454A">
      <w:pPr>
        <w:rPr>
          <w:sz w:val="28"/>
          <w:szCs w:val="28"/>
        </w:rPr>
      </w:pPr>
    </w:p>
    <w:p w:rsidR="00A8454A" w:rsidRPr="0081173F" w:rsidRDefault="00A8454A">
      <w:pPr>
        <w:rPr>
          <w:sz w:val="28"/>
          <w:szCs w:val="28"/>
          <w:u w:val="single"/>
        </w:rPr>
      </w:pPr>
      <w:r w:rsidRPr="0081173F">
        <w:rPr>
          <w:sz w:val="28"/>
          <w:szCs w:val="28"/>
          <w:u w:val="single"/>
        </w:rPr>
        <w:t>от  15 июля 2015 г</w:t>
      </w:r>
      <w:r>
        <w:rPr>
          <w:sz w:val="28"/>
          <w:szCs w:val="28"/>
          <w:u w:val="single"/>
        </w:rPr>
        <w:t xml:space="preserve">. </w:t>
      </w:r>
      <w:r w:rsidRPr="0081173F">
        <w:rPr>
          <w:sz w:val="28"/>
          <w:szCs w:val="28"/>
          <w:u w:val="single"/>
        </w:rPr>
        <w:t>№ 2328</w:t>
      </w:r>
    </w:p>
    <w:p w:rsidR="00A8454A" w:rsidRDefault="00A8454A">
      <w:pPr>
        <w:rPr>
          <w:sz w:val="28"/>
          <w:szCs w:val="28"/>
        </w:rPr>
      </w:pPr>
      <w:r>
        <w:rPr>
          <w:sz w:val="28"/>
          <w:szCs w:val="28"/>
        </w:rPr>
        <w:t xml:space="preserve">        г.Клинцы</w:t>
      </w:r>
    </w:p>
    <w:p w:rsidR="00A8454A" w:rsidRDefault="00A8454A">
      <w:pPr>
        <w:rPr>
          <w:sz w:val="28"/>
          <w:szCs w:val="28"/>
        </w:rPr>
      </w:pPr>
    </w:p>
    <w:p w:rsidR="00A8454A" w:rsidRDefault="00A8454A">
      <w:pPr>
        <w:rPr>
          <w:b/>
          <w:bCs/>
          <w:sz w:val="30"/>
          <w:szCs w:val="30"/>
        </w:rPr>
      </w:pPr>
      <w:r>
        <w:rPr>
          <w:sz w:val="28"/>
          <w:szCs w:val="28"/>
        </w:rPr>
        <w:t>О подготовке к проведению Всероссийской</w:t>
      </w:r>
      <w:r>
        <w:rPr>
          <w:sz w:val="28"/>
          <w:szCs w:val="28"/>
        </w:rPr>
        <w:br/>
        <w:t>сельскохозяйственной  переписи 2016 года</w:t>
      </w:r>
    </w:p>
    <w:p w:rsidR="00A8454A" w:rsidRPr="00991C89" w:rsidRDefault="00A8454A" w:rsidP="00991C89">
      <w:pPr>
        <w:rPr>
          <w:sz w:val="28"/>
          <w:szCs w:val="28"/>
        </w:rPr>
      </w:pPr>
      <w:r w:rsidRPr="00991C8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городе </w:t>
      </w:r>
      <w:r w:rsidRPr="00991C89">
        <w:rPr>
          <w:sz w:val="28"/>
          <w:szCs w:val="28"/>
        </w:rPr>
        <w:t>Клинц</w:t>
      </w:r>
      <w:r>
        <w:rPr>
          <w:sz w:val="28"/>
          <w:szCs w:val="28"/>
        </w:rPr>
        <w:t>ы</w:t>
      </w:r>
    </w:p>
    <w:p w:rsidR="00A8454A" w:rsidRDefault="00A8454A">
      <w:pPr>
        <w:jc w:val="both"/>
        <w:rPr>
          <w:sz w:val="28"/>
          <w:szCs w:val="28"/>
        </w:rPr>
      </w:pPr>
    </w:p>
    <w:p w:rsidR="00A8454A" w:rsidRDefault="00A8454A" w:rsidP="00A153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 исполнение Постановления  Правительства Российской Федерации от 10 апреля 2013 года № 316  </w:t>
      </w:r>
      <w:r w:rsidRPr="00991C89">
        <w:rPr>
          <w:sz w:val="28"/>
          <w:szCs w:val="28"/>
        </w:rPr>
        <w:t>“Об организации Всероссийской сельскохозяйственной переписи</w:t>
      </w:r>
      <w:r>
        <w:rPr>
          <w:sz w:val="28"/>
          <w:szCs w:val="28"/>
        </w:rPr>
        <w:t xml:space="preserve"> 2016 года</w:t>
      </w:r>
      <w:r w:rsidRPr="00C04BCA">
        <w:rPr>
          <w:sz w:val="28"/>
          <w:szCs w:val="28"/>
        </w:rPr>
        <w:t>”</w:t>
      </w:r>
      <w:r>
        <w:rPr>
          <w:sz w:val="28"/>
          <w:szCs w:val="28"/>
        </w:rPr>
        <w:t xml:space="preserve">, Постановления Правительства Брянской области от 21 мая 2015 г. № 240-П </w:t>
      </w:r>
      <w:r w:rsidRPr="00991C89">
        <w:rPr>
          <w:sz w:val="28"/>
          <w:szCs w:val="28"/>
        </w:rPr>
        <w:t xml:space="preserve">“О подготовке к проведению Всероссийской сельскохозяйственной переписи 2016 года” </w:t>
      </w:r>
      <w:r>
        <w:rPr>
          <w:sz w:val="28"/>
          <w:szCs w:val="28"/>
        </w:rPr>
        <w:t>и в целях своевременного выполнения комплекса работ</w:t>
      </w:r>
      <w:r w:rsidRPr="00991C89">
        <w:rPr>
          <w:sz w:val="28"/>
          <w:szCs w:val="28"/>
        </w:rPr>
        <w:t xml:space="preserve"> по подготовке </w:t>
      </w:r>
      <w:r>
        <w:rPr>
          <w:sz w:val="28"/>
          <w:szCs w:val="28"/>
        </w:rPr>
        <w:t>и</w:t>
      </w:r>
      <w:r w:rsidRPr="00991C89">
        <w:rPr>
          <w:sz w:val="28"/>
          <w:szCs w:val="28"/>
        </w:rPr>
        <w:t xml:space="preserve"> проведению Вс</w:t>
      </w:r>
      <w:r>
        <w:rPr>
          <w:sz w:val="28"/>
          <w:szCs w:val="28"/>
        </w:rPr>
        <w:t xml:space="preserve">ероссийской сельскохозяйственной переписи 2016 года на территории города Клинцы Клинцовская городская администрация </w:t>
      </w:r>
    </w:p>
    <w:p w:rsidR="00A8454A" w:rsidRPr="00B34AF2" w:rsidRDefault="00A8454A" w:rsidP="00A153B8">
      <w:pPr>
        <w:jc w:val="both"/>
        <w:rPr>
          <w:sz w:val="28"/>
          <w:szCs w:val="28"/>
        </w:rPr>
      </w:pPr>
    </w:p>
    <w:p w:rsidR="00A8454A" w:rsidRDefault="00A8454A" w:rsidP="00C04BCA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C04BCA">
        <w:rPr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 w:rsidRPr="00C04BCA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Pr="00C04BCA">
        <w:rPr>
          <w:sz w:val="28"/>
          <w:szCs w:val="28"/>
        </w:rPr>
        <w:t xml:space="preserve">  </w:t>
      </w:r>
      <w:r>
        <w:rPr>
          <w:sz w:val="28"/>
          <w:szCs w:val="28"/>
        </w:rPr>
        <w:t>Т</w:t>
      </w:r>
      <w:r w:rsidRPr="00C04BCA">
        <w:rPr>
          <w:sz w:val="28"/>
          <w:szCs w:val="28"/>
        </w:rPr>
        <w:t xml:space="preserve">  </w:t>
      </w:r>
      <w:r>
        <w:rPr>
          <w:sz w:val="28"/>
          <w:szCs w:val="28"/>
        </w:rPr>
        <w:t>А</w:t>
      </w:r>
      <w:r w:rsidRPr="00C04BCA">
        <w:rPr>
          <w:sz w:val="28"/>
          <w:szCs w:val="28"/>
        </w:rPr>
        <w:t xml:space="preserve">  </w:t>
      </w:r>
      <w:r>
        <w:rPr>
          <w:sz w:val="28"/>
          <w:szCs w:val="28"/>
        </w:rPr>
        <w:t>Н</w:t>
      </w:r>
      <w:r w:rsidRPr="00C04BCA">
        <w:rPr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 w:rsidRPr="00C04BCA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Pr="00C04BCA">
        <w:rPr>
          <w:sz w:val="28"/>
          <w:szCs w:val="28"/>
        </w:rPr>
        <w:t xml:space="preserve">  </w:t>
      </w:r>
      <w:r>
        <w:rPr>
          <w:sz w:val="28"/>
          <w:szCs w:val="28"/>
        </w:rPr>
        <w:t>Л</w:t>
      </w:r>
      <w:r w:rsidRPr="00C04BCA">
        <w:rPr>
          <w:sz w:val="28"/>
          <w:szCs w:val="28"/>
        </w:rPr>
        <w:t xml:space="preserve">  </w:t>
      </w:r>
      <w:r>
        <w:rPr>
          <w:sz w:val="28"/>
          <w:szCs w:val="28"/>
        </w:rPr>
        <w:t>Я</w:t>
      </w:r>
      <w:r w:rsidRPr="00C04BCA">
        <w:rPr>
          <w:sz w:val="28"/>
          <w:szCs w:val="28"/>
        </w:rPr>
        <w:t xml:space="preserve">  </w:t>
      </w:r>
      <w:r>
        <w:rPr>
          <w:sz w:val="28"/>
          <w:szCs w:val="28"/>
        </w:rPr>
        <w:t>Ю:</w:t>
      </w:r>
    </w:p>
    <w:p w:rsidR="00A8454A" w:rsidRDefault="00A8454A">
      <w:pPr>
        <w:jc w:val="both"/>
        <w:rPr>
          <w:sz w:val="28"/>
          <w:szCs w:val="28"/>
        </w:rPr>
      </w:pPr>
    </w:p>
    <w:p w:rsidR="00A8454A" w:rsidRDefault="00A8454A" w:rsidP="00A73DE9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Рекомендовать Отделу сводных статистических работ в г.Клинцы </w:t>
      </w:r>
    </w:p>
    <w:p w:rsidR="00A8454A" w:rsidRDefault="00A8454A" w:rsidP="005A5716">
      <w:pPr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организационное руководство комплексом работ по подготовке, проведению Всероссийской сельскохозяйственной переписи 2016 года, приемке и обработке материалов переписи, распространению (публикации) ее итогов.</w:t>
      </w:r>
    </w:p>
    <w:p w:rsidR="00A8454A" w:rsidRDefault="00A8454A" w:rsidP="00991C89">
      <w:pPr>
        <w:numPr>
          <w:ilvl w:val="0"/>
          <w:numId w:val="2"/>
        </w:numPr>
        <w:jc w:val="both"/>
        <w:rPr>
          <w:sz w:val="28"/>
          <w:szCs w:val="28"/>
        </w:rPr>
      </w:pPr>
      <w:r w:rsidRPr="00A73DE9">
        <w:rPr>
          <w:sz w:val="28"/>
          <w:szCs w:val="28"/>
        </w:rPr>
        <w:t xml:space="preserve"> Для осуществления координации и обеспечения согласованных</w:t>
      </w:r>
      <w:r>
        <w:rPr>
          <w:sz w:val="28"/>
          <w:szCs w:val="28"/>
        </w:rPr>
        <w:t xml:space="preserve"> дей -</w:t>
      </w:r>
    </w:p>
    <w:p w:rsidR="00A8454A" w:rsidRDefault="00A8454A" w:rsidP="005A5716">
      <w:pPr>
        <w:jc w:val="both"/>
        <w:rPr>
          <w:sz w:val="28"/>
          <w:szCs w:val="28"/>
        </w:rPr>
      </w:pPr>
      <w:r w:rsidRPr="00A73DE9">
        <w:rPr>
          <w:sz w:val="28"/>
          <w:szCs w:val="28"/>
        </w:rPr>
        <w:t>ствий органов исполнительной  власти,</w:t>
      </w:r>
      <w:r>
        <w:rPr>
          <w:sz w:val="28"/>
          <w:szCs w:val="28"/>
        </w:rPr>
        <w:t xml:space="preserve"> </w:t>
      </w:r>
      <w:r w:rsidRPr="00A73DE9">
        <w:rPr>
          <w:sz w:val="28"/>
          <w:szCs w:val="28"/>
        </w:rPr>
        <w:t>расположенных в городе Клинцы,</w:t>
      </w:r>
      <w:r>
        <w:rPr>
          <w:sz w:val="28"/>
          <w:szCs w:val="28"/>
        </w:rPr>
        <w:t xml:space="preserve"> </w:t>
      </w:r>
      <w:r w:rsidRPr="00A73DE9">
        <w:rPr>
          <w:sz w:val="28"/>
          <w:szCs w:val="28"/>
        </w:rPr>
        <w:t xml:space="preserve">оперативного решения вопросов подготовки и проведения сельскохозяйственной переписи создать переписную комиссию по проведению сельскохозяйственной переписи по городу Клинцы. </w:t>
      </w:r>
    </w:p>
    <w:p w:rsidR="00A8454A" w:rsidRDefault="00A8454A" w:rsidP="00E1532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прилагаемое Положение о переписной комиссии по прове-</w:t>
      </w:r>
    </w:p>
    <w:p w:rsidR="00A8454A" w:rsidRDefault="00A8454A" w:rsidP="00A73DE9">
      <w:pPr>
        <w:jc w:val="both"/>
        <w:rPr>
          <w:sz w:val="28"/>
          <w:szCs w:val="28"/>
        </w:rPr>
      </w:pPr>
      <w:r>
        <w:rPr>
          <w:sz w:val="28"/>
          <w:szCs w:val="28"/>
        </w:rPr>
        <w:t>дению сельскохозяйственной переписи по городу Клинцы и ее состав.</w:t>
      </w:r>
    </w:p>
    <w:p w:rsidR="00A8454A" w:rsidRDefault="00A8454A" w:rsidP="00E1532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целях межведомственного взаимодействия для составления списков</w:t>
      </w:r>
    </w:p>
    <w:p w:rsidR="00A8454A" w:rsidRDefault="00A8454A" w:rsidP="006D5EA0">
      <w:pPr>
        <w:jc w:val="both"/>
        <w:rPr>
          <w:sz w:val="28"/>
          <w:szCs w:val="28"/>
        </w:rPr>
      </w:pPr>
      <w:r>
        <w:rPr>
          <w:sz w:val="28"/>
          <w:szCs w:val="28"/>
        </w:rPr>
        <w:t>объектов сельскохозяйственной переписи рекомендовать :</w:t>
      </w:r>
    </w:p>
    <w:p w:rsidR="00A8454A" w:rsidRDefault="00A8454A" w:rsidP="006D5EA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:rsidR="00A8454A" w:rsidRDefault="00A8454A" w:rsidP="0081173F">
      <w:pPr>
        <w:numPr>
          <w:ilvl w:val="1"/>
          <w:numId w:val="2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Межрайонному отделу по Клинцовскому, Красногорскому и Гордеевскому районам и городу Клинцы, (Коваленкуо Г.В.), Управления Росреестра по  Брянской области, начальнику Межрайонного отдела № 3 филиала ФБГУ </w:t>
      </w:r>
      <w:r w:rsidRPr="006D5EA0">
        <w:rPr>
          <w:sz w:val="28"/>
          <w:szCs w:val="28"/>
        </w:rPr>
        <w:t>“</w:t>
      </w:r>
      <w:r>
        <w:rPr>
          <w:sz w:val="28"/>
          <w:szCs w:val="28"/>
        </w:rPr>
        <w:t>Федеральная кадастровая палата Федеральной службы государственной регистрации, кадастра и картографии</w:t>
      </w:r>
      <w:r w:rsidRPr="006D5EA0">
        <w:rPr>
          <w:sz w:val="28"/>
          <w:szCs w:val="28"/>
        </w:rPr>
        <w:t xml:space="preserve">” по Брянской области </w:t>
      </w:r>
    </w:p>
    <w:p w:rsidR="00A8454A" w:rsidRDefault="00A8454A" w:rsidP="0081173F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(Шило Н.Н.), </w:t>
      </w:r>
      <w:r w:rsidRPr="006D5EA0">
        <w:rPr>
          <w:sz w:val="28"/>
          <w:szCs w:val="28"/>
        </w:rPr>
        <w:t>обеспечить выдачу Отделу сводны</w:t>
      </w:r>
      <w:r>
        <w:rPr>
          <w:sz w:val="28"/>
          <w:szCs w:val="28"/>
        </w:rPr>
        <w:t>х статистических работ в г.Клинцы сведений об объектах недвижимости.</w:t>
      </w:r>
    </w:p>
    <w:p w:rsidR="00A8454A" w:rsidRDefault="00A8454A" w:rsidP="0081173F">
      <w:pPr>
        <w:numPr>
          <w:ilvl w:val="1"/>
          <w:numId w:val="2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Государственному бюджетному учреждению Брянской области </w:t>
      </w:r>
      <w:r w:rsidRPr="006D5EA0">
        <w:rPr>
          <w:sz w:val="28"/>
          <w:szCs w:val="28"/>
        </w:rPr>
        <w:t>“Кли</w:t>
      </w:r>
      <w:r>
        <w:rPr>
          <w:sz w:val="28"/>
          <w:szCs w:val="28"/>
        </w:rPr>
        <w:t>нцовская райветстанция</w:t>
      </w:r>
      <w:r w:rsidRPr="006D5EA0">
        <w:rPr>
          <w:sz w:val="28"/>
          <w:szCs w:val="28"/>
        </w:rPr>
        <w:t xml:space="preserve">” </w:t>
      </w:r>
      <w:r>
        <w:rPr>
          <w:sz w:val="28"/>
          <w:szCs w:val="28"/>
        </w:rPr>
        <w:t xml:space="preserve">(Осадчая Е.П.), </w:t>
      </w:r>
      <w:r w:rsidRPr="006D5EA0">
        <w:rPr>
          <w:sz w:val="28"/>
          <w:szCs w:val="28"/>
        </w:rPr>
        <w:t>предоставить Отделу сводных статистических работ в г.</w:t>
      </w:r>
      <w:r>
        <w:rPr>
          <w:sz w:val="28"/>
          <w:szCs w:val="28"/>
        </w:rPr>
        <w:t>Клинцы списки граждан г.Клинцы, а также, с.Займище и с.Ардонь, в которых</w:t>
      </w:r>
      <w:r w:rsidRPr="006D5EA0">
        <w:rPr>
          <w:sz w:val="28"/>
          <w:szCs w:val="28"/>
        </w:rPr>
        <w:t xml:space="preserve"> про</w:t>
      </w:r>
      <w:r>
        <w:rPr>
          <w:sz w:val="28"/>
          <w:szCs w:val="28"/>
        </w:rPr>
        <w:t>водилась ветеринарная обработка  сельскохозяйственным животным.</w:t>
      </w:r>
    </w:p>
    <w:p w:rsidR="00A8454A" w:rsidRDefault="00A8454A" w:rsidP="0081173F">
      <w:pPr>
        <w:ind w:firstLine="705"/>
        <w:jc w:val="both"/>
        <w:rPr>
          <w:sz w:val="28"/>
          <w:szCs w:val="28"/>
        </w:rPr>
      </w:pPr>
      <w:r w:rsidRPr="006D5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8454A" w:rsidRDefault="00A8454A" w:rsidP="00E1532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 Межмуниципальному  отделу МВД России  «Клинцов-</w:t>
      </w:r>
    </w:p>
    <w:p w:rsidR="00A8454A" w:rsidRDefault="00A8454A" w:rsidP="00C04BCA">
      <w:pPr>
        <w:jc w:val="both"/>
        <w:rPr>
          <w:sz w:val="28"/>
          <w:szCs w:val="28"/>
        </w:rPr>
      </w:pPr>
      <w:r>
        <w:rPr>
          <w:sz w:val="28"/>
          <w:szCs w:val="28"/>
        </w:rPr>
        <w:t>ский» (Шеенков Э.Н.),  в пределах компетенции оказывать содействие при осуществлении сбора сведений об объектах переписи, обеспечить охрану в установленном порядке помещений, где осуществляется хранение переписных листов и иных документов сельскохозяйственной переписи.</w:t>
      </w:r>
    </w:p>
    <w:p w:rsidR="00A8454A" w:rsidRPr="00B34AF2" w:rsidRDefault="00A8454A" w:rsidP="00C4198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ГКУ </w:t>
      </w:r>
      <w:r w:rsidRPr="00887CB2">
        <w:rPr>
          <w:sz w:val="28"/>
          <w:szCs w:val="28"/>
        </w:rPr>
        <w:t>“Це</w:t>
      </w:r>
      <w:r>
        <w:rPr>
          <w:sz w:val="28"/>
          <w:szCs w:val="28"/>
        </w:rPr>
        <w:t>н</w:t>
      </w:r>
      <w:r w:rsidRPr="00887CB2">
        <w:rPr>
          <w:sz w:val="28"/>
          <w:szCs w:val="28"/>
        </w:rPr>
        <w:t>тр</w:t>
      </w:r>
      <w:r>
        <w:rPr>
          <w:sz w:val="28"/>
          <w:szCs w:val="28"/>
        </w:rPr>
        <w:t xml:space="preserve"> занятости населения г.Клинцы</w:t>
      </w:r>
      <w:r w:rsidRPr="00887CB2">
        <w:rPr>
          <w:sz w:val="28"/>
          <w:szCs w:val="28"/>
        </w:rPr>
        <w:t xml:space="preserve">” </w:t>
      </w:r>
      <w:r>
        <w:rPr>
          <w:sz w:val="28"/>
          <w:szCs w:val="28"/>
        </w:rPr>
        <w:t xml:space="preserve">(Масленко Б.В.), </w:t>
      </w:r>
      <w:r w:rsidRPr="00887CB2">
        <w:rPr>
          <w:sz w:val="28"/>
          <w:szCs w:val="28"/>
        </w:rPr>
        <w:t>организовать работу по привлечению граждан Российской Федерации из числа состоящих на</w:t>
      </w:r>
      <w:r>
        <w:rPr>
          <w:sz w:val="28"/>
          <w:szCs w:val="28"/>
        </w:rPr>
        <w:t xml:space="preserve"> регистрационном </w:t>
      </w:r>
      <w:r w:rsidRPr="00887CB2">
        <w:rPr>
          <w:sz w:val="28"/>
          <w:szCs w:val="28"/>
        </w:rPr>
        <w:t xml:space="preserve"> учете</w:t>
      </w:r>
      <w:r>
        <w:rPr>
          <w:sz w:val="28"/>
          <w:szCs w:val="28"/>
        </w:rPr>
        <w:t xml:space="preserve"> к подготовке и проведению сельскохозяйственной переписи. </w:t>
      </w:r>
    </w:p>
    <w:p w:rsidR="00A8454A" w:rsidRDefault="00A8454A" w:rsidP="00887C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3DE9">
        <w:rPr>
          <w:sz w:val="28"/>
          <w:szCs w:val="28"/>
        </w:rPr>
        <w:t>7</w:t>
      </w:r>
      <w:r>
        <w:rPr>
          <w:sz w:val="28"/>
          <w:szCs w:val="28"/>
        </w:rPr>
        <w:t xml:space="preserve">. Рекомендовать ЛТЦ Брянского филиала ОАО </w:t>
      </w:r>
      <w:r w:rsidRPr="00887CB2">
        <w:rPr>
          <w:sz w:val="28"/>
          <w:szCs w:val="28"/>
        </w:rPr>
        <w:t>“</w:t>
      </w:r>
      <w:r>
        <w:rPr>
          <w:sz w:val="28"/>
          <w:szCs w:val="28"/>
        </w:rPr>
        <w:t>Ростелеком</w:t>
      </w:r>
      <w:r w:rsidRPr="00887CB2">
        <w:rPr>
          <w:sz w:val="28"/>
          <w:szCs w:val="28"/>
        </w:rPr>
        <w:t xml:space="preserve">” </w:t>
      </w:r>
      <w:r>
        <w:rPr>
          <w:sz w:val="28"/>
          <w:szCs w:val="28"/>
        </w:rPr>
        <w:t xml:space="preserve">(Горбачев Н.П.), </w:t>
      </w:r>
      <w:r w:rsidRPr="00887CB2">
        <w:rPr>
          <w:sz w:val="28"/>
          <w:szCs w:val="28"/>
        </w:rPr>
        <w:t>оказывать соде</w:t>
      </w:r>
      <w:r>
        <w:rPr>
          <w:sz w:val="28"/>
          <w:szCs w:val="28"/>
        </w:rPr>
        <w:t>й</w:t>
      </w:r>
      <w:r w:rsidRPr="00887CB2">
        <w:rPr>
          <w:sz w:val="28"/>
          <w:szCs w:val="28"/>
        </w:rPr>
        <w:t xml:space="preserve">ствие </w:t>
      </w:r>
      <w:r>
        <w:rPr>
          <w:sz w:val="28"/>
          <w:szCs w:val="28"/>
        </w:rPr>
        <w:t>в оснащении телефонной связью помещений для работы переписного персонала.</w:t>
      </w:r>
    </w:p>
    <w:p w:rsidR="00A8454A" w:rsidRDefault="00A8454A" w:rsidP="00887C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8. Клинцовскому городскому комитету по имуществу (Смородина С.Н.), провести работу по подбору и предоставлению Отделу сводных статистических работ в г.Клинцы охраняемых помещений, оснащенных мебелью, телефонной связью, транспортными средствами для работы переписного персонала и хранению переписных листов и иных документов сельскохозяйственной переписи.</w:t>
      </w:r>
    </w:p>
    <w:p w:rsidR="00A8454A" w:rsidRDefault="00A8454A" w:rsidP="00887C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9.Рекомендовать редакции</w:t>
      </w:r>
      <w:r w:rsidRPr="00887CB2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7CB2">
        <w:rPr>
          <w:sz w:val="28"/>
          <w:szCs w:val="28"/>
        </w:rPr>
        <w:t>линцовской</w:t>
      </w:r>
      <w:r>
        <w:rPr>
          <w:sz w:val="28"/>
          <w:szCs w:val="28"/>
        </w:rPr>
        <w:t xml:space="preserve"> объединенной газеты </w:t>
      </w:r>
      <w:r w:rsidRPr="00887CB2">
        <w:rPr>
          <w:sz w:val="28"/>
          <w:szCs w:val="28"/>
        </w:rPr>
        <w:t>“Труд”</w:t>
      </w:r>
      <w:r>
        <w:rPr>
          <w:sz w:val="28"/>
          <w:szCs w:val="28"/>
        </w:rPr>
        <w:t xml:space="preserve"> (Горохова Н.В.),</w:t>
      </w:r>
      <w:r w:rsidRPr="00887CB2">
        <w:rPr>
          <w:sz w:val="28"/>
          <w:szCs w:val="28"/>
        </w:rPr>
        <w:t xml:space="preserve"> оказывать содействие Отделу сводных стати</w:t>
      </w:r>
      <w:r>
        <w:rPr>
          <w:sz w:val="28"/>
          <w:szCs w:val="28"/>
        </w:rPr>
        <w:t>с</w:t>
      </w:r>
      <w:r w:rsidRPr="00887CB2">
        <w:rPr>
          <w:sz w:val="28"/>
          <w:szCs w:val="28"/>
        </w:rPr>
        <w:t>тических</w:t>
      </w:r>
      <w:r>
        <w:rPr>
          <w:sz w:val="28"/>
          <w:szCs w:val="28"/>
        </w:rPr>
        <w:t xml:space="preserve"> работ в г.Клинцы в проведении информационно-разъяснительной работы, направленной на освещение целей и задач сельскохозяйственной переписи.</w:t>
      </w:r>
    </w:p>
    <w:p w:rsidR="00A8454A" w:rsidRDefault="00A8454A" w:rsidP="00887C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10. Контроль за исполнением настоящего постановления возложить на председателя комиссии - заместителя Главы Клинцовской городской администрации Мефеда.А.Г.</w:t>
      </w:r>
    </w:p>
    <w:p w:rsidR="00A8454A" w:rsidRDefault="00A8454A" w:rsidP="00887CB2">
      <w:pPr>
        <w:jc w:val="both"/>
        <w:rPr>
          <w:sz w:val="28"/>
          <w:szCs w:val="28"/>
        </w:rPr>
      </w:pPr>
    </w:p>
    <w:p w:rsidR="00A8454A" w:rsidRPr="00887CB2" w:rsidRDefault="00A8454A" w:rsidP="00887CB2">
      <w:pPr>
        <w:jc w:val="both"/>
        <w:rPr>
          <w:sz w:val="28"/>
          <w:szCs w:val="28"/>
        </w:rPr>
      </w:pPr>
      <w:r w:rsidRPr="00887CB2">
        <w:rPr>
          <w:sz w:val="28"/>
          <w:szCs w:val="28"/>
        </w:rPr>
        <w:t xml:space="preserve">  </w:t>
      </w:r>
    </w:p>
    <w:p w:rsidR="00A8454A" w:rsidRDefault="00A8454A" w:rsidP="00AF6625">
      <w:pPr>
        <w:rPr>
          <w:sz w:val="28"/>
          <w:szCs w:val="28"/>
        </w:rPr>
      </w:pPr>
    </w:p>
    <w:p w:rsidR="00A8454A" w:rsidRDefault="00A8454A" w:rsidP="00AF6625">
      <w:pPr>
        <w:rPr>
          <w:sz w:val="28"/>
          <w:szCs w:val="28"/>
        </w:rPr>
      </w:pPr>
      <w:r>
        <w:rPr>
          <w:sz w:val="28"/>
          <w:szCs w:val="28"/>
        </w:rPr>
        <w:t xml:space="preserve">Глава Клинцовской </w:t>
      </w:r>
    </w:p>
    <w:p w:rsidR="00A8454A" w:rsidRDefault="00A8454A" w:rsidP="00AF6625">
      <w:pPr>
        <w:rPr>
          <w:sz w:val="28"/>
          <w:szCs w:val="28"/>
        </w:rPr>
      </w:pPr>
      <w:r>
        <w:rPr>
          <w:sz w:val="28"/>
          <w:szCs w:val="28"/>
        </w:rPr>
        <w:t>городской администрации                                                                       С.Ю.Евтеев</w:t>
      </w:r>
    </w:p>
    <w:p w:rsidR="00A8454A" w:rsidRDefault="00A8454A" w:rsidP="00AF6625">
      <w:pPr>
        <w:rPr>
          <w:sz w:val="28"/>
          <w:szCs w:val="28"/>
        </w:rPr>
      </w:pPr>
    </w:p>
    <w:p w:rsidR="00A8454A" w:rsidRDefault="00A8454A" w:rsidP="00AF6625">
      <w:pPr>
        <w:rPr>
          <w:sz w:val="28"/>
          <w:szCs w:val="28"/>
        </w:rPr>
      </w:pPr>
    </w:p>
    <w:sectPr w:rsidR="00A8454A" w:rsidSect="0081173F">
      <w:pgSz w:w="11907" w:h="16840"/>
      <w:pgMar w:top="567" w:right="709" w:bottom="993" w:left="1418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54A" w:rsidRDefault="00A8454A">
      <w:r>
        <w:separator/>
      </w:r>
    </w:p>
  </w:endnote>
  <w:endnote w:type="continuationSeparator" w:id="1">
    <w:p w:rsidR="00A8454A" w:rsidRDefault="00A84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54A" w:rsidRDefault="00A8454A">
      <w:r>
        <w:separator/>
      </w:r>
    </w:p>
  </w:footnote>
  <w:footnote w:type="continuationSeparator" w:id="1">
    <w:p w:rsidR="00A8454A" w:rsidRDefault="00A845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E41F8"/>
    <w:multiLevelType w:val="hybridMultilevel"/>
    <w:tmpl w:val="A260C9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BB306C"/>
    <w:multiLevelType w:val="multilevel"/>
    <w:tmpl w:val="C91E34A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BFE"/>
    <w:rsid w:val="00014B3B"/>
    <w:rsid w:val="00021311"/>
    <w:rsid w:val="00033C38"/>
    <w:rsid w:val="00044B21"/>
    <w:rsid w:val="00054ECF"/>
    <w:rsid w:val="00092F04"/>
    <w:rsid w:val="000D4E42"/>
    <w:rsid w:val="000F6D5C"/>
    <w:rsid w:val="001313E5"/>
    <w:rsid w:val="00172363"/>
    <w:rsid w:val="00174E51"/>
    <w:rsid w:val="001760C0"/>
    <w:rsid w:val="001922FC"/>
    <w:rsid w:val="001930E2"/>
    <w:rsid w:val="00196729"/>
    <w:rsid w:val="001A4D30"/>
    <w:rsid w:val="001C4BCE"/>
    <w:rsid w:val="001D265B"/>
    <w:rsid w:val="001D718A"/>
    <w:rsid w:val="001E09BC"/>
    <w:rsid w:val="001E767D"/>
    <w:rsid w:val="001F47EF"/>
    <w:rsid w:val="001F69C5"/>
    <w:rsid w:val="00205FA9"/>
    <w:rsid w:val="00223F80"/>
    <w:rsid w:val="0022401E"/>
    <w:rsid w:val="00231A50"/>
    <w:rsid w:val="0023363A"/>
    <w:rsid w:val="0024667B"/>
    <w:rsid w:val="00251854"/>
    <w:rsid w:val="0026643C"/>
    <w:rsid w:val="00270366"/>
    <w:rsid w:val="00274E2F"/>
    <w:rsid w:val="00295AB4"/>
    <w:rsid w:val="002A08A6"/>
    <w:rsid w:val="002A0EB2"/>
    <w:rsid w:val="002A25BC"/>
    <w:rsid w:val="002A6428"/>
    <w:rsid w:val="002B13C3"/>
    <w:rsid w:val="002C7605"/>
    <w:rsid w:val="002C7B21"/>
    <w:rsid w:val="002D136A"/>
    <w:rsid w:val="002E2E94"/>
    <w:rsid w:val="002E70D0"/>
    <w:rsid w:val="002F5BDD"/>
    <w:rsid w:val="00314898"/>
    <w:rsid w:val="00315F77"/>
    <w:rsid w:val="00331B43"/>
    <w:rsid w:val="00334D0F"/>
    <w:rsid w:val="003429A1"/>
    <w:rsid w:val="00345F92"/>
    <w:rsid w:val="00346D2C"/>
    <w:rsid w:val="0035771A"/>
    <w:rsid w:val="00365415"/>
    <w:rsid w:val="003710E9"/>
    <w:rsid w:val="00385D96"/>
    <w:rsid w:val="003A4092"/>
    <w:rsid w:val="003A617A"/>
    <w:rsid w:val="003B263A"/>
    <w:rsid w:val="003B5F3C"/>
    <w:rsid w:val="00406E90"/>
    <w:rsid w:val="00415755"/>
    <w:rsid w:val="00445CB1"/>
    <w:rsid w:val="00461326"/>
    <w:rsid w:val="00461BD7"/>
    <w:rsid w:val="004714EE"/>
    <w:rsid w:val="00480837"/>
    <w:rsid w:val="004C2A5F"/>
    <w:rsid w:val="004C5BFE"/>
    <w:rsid w:val="004C5EC7"/>
    <w:rsid w:val="004D1DC9"/>
    <w:rsid w:val="004D67A5"/>
    <w:rsid w:val="004D7D00"/>
    <w:rsid w:val="004E5755"/>
    <w:rsid w:val="004F150D"/>
    <w:rsid w:val="00561703"/>
    <w:rsid w:val="00562901"/>
    <w:rsid w:val="005855DB"/>
    <w:rsid w:val="005961F4"/>
    <w:rsid w:val="005A01CE"/>
    <w:rsid w:val="005A5716"/>
    <w:rsid w:val="005B6724"/>
    <w:rsid w:val="005C3152"/>
    <w:rsid w:val="006027C4"/>
    <w:rsid w:val="006122DF"/>
    <w:rsid w:val="00612604"/>
    <w:rsid w:val="00622491"/>
    <w:rsid w:val="00634A9D"/>
    <w:rsid w:val="00635A01"/>
    <w:rsid w:val="0064080F"/>
    <w:rsid w:val="0064086A"/>
    <w:rsid w:val="00645486"/>
    <w:rsid w:val="0066524A"/>
    <w:rsid w:val="006715BF"/>
    <w:rsid w:val="00680CF8"/>
    <w:rsid w:val="006828FC"/>
    <w:rsid w:val="00686D74"/>
    <w:rsid w:val="00687603"/>
    <w:rsid w:val="00694E8B"/>
    <w:rsid w:val="006B4B2D"/>
    <w:rsid w:val="006C70CA"/>
    <w:rsid w:val="006D5EA0"/>
    <w:rsid w:val="006D61E2"/>
    <w:rsid w:val="006D678F"/>
    <w:rsid w:val="006F1B44"/>
    <w:rsid w:val="007006E5"/>
    <w:rsid w:val="00705C0B"/>
    <w:rsid w:val="00705CC4"/>
    <w:rsid w:val="00716142"/>
    <w:rsid w:val="0072416E"/>
    <w:rsid w:val="00745E44"/>
    <w:rsid w:val="00746396"/>
    <w:rsid w:val="00750F95"/>
    <w:rsid w:val="007642FB"/>
    <w:rsid w:val="00772CEA"/>
    <w:rsid w:val="007779DB"/>
    <w:rsid w:val="007A726A"/>
    <w:rsid w:val="007B4376"/>
    <w:rsid w:val="007B71A5"/>
    <w:rsid w:val="007D21F9"/>
    <w:rsid w:val="007D7144"/>
    <w:rsid w:val="007E0B51"/>
    <w:rsid w:val="007E28CC"/>
    <w:rsid w:val="007F145F"/>
    <w:rsid w:val="008058F2"/>
    <w:rsid w:val="0081173F"/>
    <w:rsid w:val="00812DAD"/>
    <w:rsid w:val="00815E53"/>
    <w:rsid w:val="0087063A"/>
    <w:rsid w:val="008714C2"/>
    <w:rsid w:val="00873E54"/>
    <w:rsid w:val="00887CB2"/>
    <w:rsid w:val="00890115"/>
    <w:rsid w:val="00894688"/>
    <w:rsid w:val="00896E36"/>
    <w:rsid w:val="008A7070"/>
    <w:rsid w:val="008A7296"/>
    <w:rsid w:val="008B18E5"/>
    <w:rsid w:val="008B2D37"/>
    <w:rsid w:val="008B72DE"/>
    <w:rsid w:val="008C0652"/>
    <w:rsid w:val="008C516D"/>
    <w:rsid w:val="008D14FA"/>
    <w:rsid w:val="008E5410"/>
    <w:rsid w:val="008E6187"/>
    <w:rsid w:val="008F0BCC"/>
    <w:rsid w:val="008F5A73"/>
    <w:rsid w:val="009015C8"/>
    <w:rsid w:val="0090275A"/>
    <w:rsid w:val="0090340F"/>
    <w:rsid w:val="009057AA"/>
    <w:rsid w:val="00914FEF"/>
    <w:rsid w:val="00920ABE"/>
    <w:rsid w:val="00921057"/>
    <w:rsid w:val="00923A80"/>
    <w:rsid w:val="00926841"/>
    <w:rsid w:val="00935CE6"/>
    <w:rsid w:val="00952313"/>
    <w:rsid w:val="009541B3"/>
    <w:rsid w:val="0097416C"/>
    <w:rsid w:val="00984308"/>
    <w:rsid w:val="0098770F"/>
    <w:rsid w:val="009904C2"/>
    <w:rsid w:val="00991C89"/>
    <w:rsid w:val="0099304C"/>
    <w:rsid w:val="009A2104"/>
    <w:rsid w:val="009C2580"/>
    <w:rsid w:val="009C2A20"/>
    <w:rsid w:val="009D0E2B"/>
    <w:rsid w:val="00A02E18"/>
    <w:rsid w:val="00A137A7"/>
    <w:rsid w:val="00A153B8"/>
    <w:rsid w:val="00A4627F"/>
    <w:rsid w:val="00A51320"/>
    <w:rsid w:val="00A70C37"/>
    <w:rsid w:val="00A73DE9"/>
    <w:rsid w:val="00A75365"/>
    <w:rsid w:val="00A83FF8"/>
    <w:rsid w:val="00A8454A"/>
    <w:rsid w:val="00A95ACB"/>
    <w:rsid w:val="00AB3D63"/>
    <w:rsid w:val="00AB765A"/>
    <w:rsid w:val="00AD5F52"/>
    <w:rsid w:val="00AF2E0C"/>
    <w:rsid w:val="00AF372E"/>
    <w:rsid w:val="00AF6625"/>
    <w:rsid w:val="00B01E20"/>
    <w:rsid w:val="00B022FE"/>
    <w:rsid w:val="00B162AE"/>
    <w:rsid w:val="00B17009"/>
    <w:rsid w:val="00B17F6E"/>
    <w:rsid w:val="00B27626"/>
    <w:rsid w:val="00B33556"/>
    <w:rsid w:val="00B34AF2"/>
    <w:rsid w:val="00B40145"/>
    <w:rsid w:val="00B458CE"/>
    <w:rsid w:val="00B4624C"/>
    <w:rsid w:val="00B63E97"/>
    <w:rsid w:val="00B755A8"/>
    <w:rsid w:val="00B76618"/>
    <w:rsid w:val="00B963B2"/>
    <w:rsid w:val="00BA1406"/>
    <w:rsid w:val="00BC346D"/>
    <w:rsid w:val="00BD38BD"/>
    <w:rsid w:val="00BD6FAD"/>
    <w:rsid w:val="00BE4A5E"/>
    <w:rsid w:val="00C04BCA"/>
    <w:rsid w:val="00C072A6"/>
    <w:rsid w:val="00C114A8"/>
    <w:rsid w:val="00C12484"/>
    <w:rsid w:val="00C36DD7"/>
    <w:rsid w:val="00C41986"/>
    <w:rsid w:val="00C46006"/>
    <w:rsid w:val="00C502BC"/>
    <w:rsid w:val="00C81E48"/>
    <w:rsid w:val="00C8610F"/>
    <w:rsid w:val="00CA5707"/>
    <w:rsid w:val="00CA7AF5"/>
    <w:rsid w:val="00CC1F27"/>
    <w:rsid w:val="00CC34AC"/>
    <w:rsid w:val="00CD0C12"/>
    <w:rsid w:val="00CF46A4"/>
    <w:rsid w:val="00D0775A"/>
    <w:rsid w:val="00D16FB6"/>
    <w:rsid w:val="00D344F0"/>
    <w:rsid w:val="00D46905"/>
    <w:rsid w:val="00D46C47"/>
    <w:rsid w:val="00D57E13"/>
    <w:rsid w:val="00D60204"/>
    <w:rsid w:val="00D808F9"/>
    <w:rsid w:val="00D83AB9"/>
    <w:rsid w:val="00D878E6"/>
    <w:rsid w:val="00D87F2F"/>
    <w:rsid w:val="00D930A5"/>
    <w:rsid w:val="00D9554C"/>
    <w:rsid w:val="00D97B50"/>
    <w:rsid w:val="00DB5649"/>
    <w:rsid w:val="00DB6C62"/>
    <w:rsid w:val="00DC3B7B"/>
    <w:rsid w:val="00DC6D5C"/>
    <w:rsid w:val="00DD54B5"/>
    <w:rsid w:val="00E060B6"/>
    <w:rsid w:val="00E1532B"/>
    <w:rsid w:val="00E17477"/>
    <w:rsid w:val="00E46DA6"/>
    <w:rsid w:val="00E62A56"/>
    <w:rsid w:val="00E659C1"/>
    <w:rsid w:val="00E70E12"/>
    <w:rsid w:val="00E82629"/>
    <w:rsid w:val="00E928E0"/>
    <w:rsid w:val="00E95FB9"/>
    <w:rsid w:val="00EE2D06"/>
    <w:rsid w:val="00F12037"/>
    <w:rsid w:val="00F43109"/>
    <w:rsid w:val="00F65571"/>
    <w:rsid w:val="00F661B7"/>
    <w:rsid w:val="00F759A9"/>
    <w:rsid w:val="00F76610"/>
    <w:rsid w:val="00FB1F59"/>
    <w:rsid w:val="00FC116D"/>
    <w:rsid w:val="00FC61B0"/>
    <w:rsid w:val="00FD1A87"/>
    <w:rsid w:val="00FE7327"/>
    <w:rsid w:val="00FF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A6"/>
    <w:pPr>
      <w:widowControl w:val="0"/>
      <w:autoSpaceDE w:val="0"/>
      <w:autoSpaceDN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4B2D"/>
    <w:pPr>
      <w:keepNext/>
      <w:widowControl/>
      <w:autoSpaceDE/>
      <w:autoSpaceDN/>
      <w:ind w:firstLine="720"/>
      <w:jc w:val="center"/>
      <w:outlineLvl w:val="0"/>
    </w:pPr>
    <w:rPr>
      <w:spacing w:val="6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4B2D"/>
    <w:pPr>
      <w:keepNext/>
      <w:widowControl/>
      <w:autoSpaceDE/>
      <w:autoSpaceDN/>
      <w:jc w:val="center"/>
      <w:outlineLvl w:val="4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4B2D"/>
    <w:rPr>
      <w:spacing w:val="6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B4B2D"/>
    <w:rPr>
      <w:rFonts w:ascii="Arial" w:hAnsi="Arial" w:cs="Arial"/>
      <w:sz w:val="20"/>
      <w:szCs w:val="20"/>
    </w:rPr>
  </w:style>
  <w:style w:type="character" w:customStyle="1" w:styleId="a">
    <w:name w:val="Основной шрифт"/>
    <w:uiPriority w:val="99"/>
    <w:rsid w:val="00E46DA6"/>
  </w:style>
  <w:style w:type="paragraph" w:styleId="Footer">
    <w:name w:val="footer"/>
    <w:basedOn w:val="Normal"/>
    <w:link w:val="FooterChar"/>
    <w:uiPriority w:val="99"/>
    <w:rsid w:val="00E46D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6DA6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E46DA6"/>
  </w:style>
  <w:style w:type="paragraph" w:styleId="Header">
    <w:name w:val="header"/>
    <w:basedOn w:val="Normal"/>
    <w:link w:val="HeaderChar"/>
    <w:uiPriority w:val="99"/>
    <w:rsid w:val="00E46DA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6DA6"/>
    <w:rPr>
      <w:sz w:val="20"/>
      <w:szCs w:val="20"/>
    </w:rPr>
  </w:style>
  <w:style w:type="paragraph" w:customStyle="1" w:styleId="1">
    <w:name w:val="Знак1 Знак Знак Знак"/>
    <w:basedOn w:val="Normal"/>
    <w:uiPriority w:val="99"/>
    <w:rsid w:val="00C12484"/>
    <w:pPr>
      <w:widowControl/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autoRedefine/>
    <w:uiPriority w:val="99"/>
    <w:rsid w:val="001D265B"/>
    <w:pPr>
      <w:widowControl/>
      <w:autoSpaceDE/>
      <w:autoSpaceDN/>
      <w:spacing w:after="160" w:line="240" w:lineRule="exact"/>
    </w:pPr>
  </w:style>
  <w:style w:type="paragraph" w:styleId="ListParagraph">
    <w:name w:val="List Paragraph"/>
    <w:basedOn w:val="Normal"/>
    <w:uiPriority w:val="99"/>
    <w:qFormat/>
    <w:rsid w:val="00DB5649"/>
    <w:pPr>
      <w:widowControl/>
      <w:autoSpaceDE/>
      <w:autoSpaceDN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D955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554C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6B4B2D"/>
    <w:pPr>
      <w:widowControl/>
      <w:autoSpaceDE/>
      <w:autoSpaceDN/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B4B2D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6B4B2D"/>
    <w:pPr>
      <w:widowControl/>
      <w:autoSpaceDE/>
      <w:autoSpaceDN/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B4B2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21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2</Pages>
  <Words>613</Words>
  <Characters>3499</Characters>
  <Application>Microsoft Office Outlook</Application>
  <DocSecurity>0</DocSecurity>
  <Lines>0</Lines>
  <Paragraphs>0</Paragraphs>
  <ScaleCrop>false</ScaleCrop>
  <Company>Брянский облкомстат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Гвоздицин Александр свет Геннадьевич</dc:creator>
  <cp:keywords/>
  <dc:description/>
  <cp:lastModifiedBy>Customer</cp:lastModifiedBy>
  <cp:revision>15</cp:revision>
  <cp:lastPrinted>2015-07-02T19:11:00Z</cp:lastPrinted>
  <dcterms:created xsi:type="dcterms:W3CDTF">2015-06-15T07:10:00Z</dcterms:created>
  <dcterms:modified xsi:type="dcterms:W3CDTF">2015-09-11T07:28:00Z</dcterms:modified>
</cp:coreProperties>
</file>