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FC8" w:rsidRDefault="00104FC8" w:rsidP="00AE414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</w:p>
    <w:p w:rsidR="00104FC8" w:rsidRPr="00D77F7C" w:rsidRDefault="00104FC8" w:rsidP="00D77F7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7F7C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104FC8" w:rsidRPr="00D77F7C" w:rsidRDefault="00104FC8" w:rsidP="00D77F7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7F7C">
        <w:rPr>
          <w:rFonts w:ascii="Times New Roman" w:hAnsi="Times New Roman" w:cs="Times New Roman"/>
          <w:sz w:val="24"/>
          <w:szCs w:val="24"/>
        </w:rPr>
        <w:t xml:space="preserve">Утверждено решением Клинцовского </w:t>
      </w:r>
    </w:p>
    <w:p w:rsidR="00104FC8" w:rsidRPr="00D77F7C" w:rsidRDefault="00104FC8" w:rsidP="00D77F7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D77F7C">
        <w:rPr>
          <w:rFonts w:ascii="Times New Roman" w:hAnsi="Times New Roman" w:cs="Times New Roman"/>
          <w:sz w:val="24"/>
          <w:szCs w:val="24"/>
        </w:rPr>
        <w:t>ородского Совета народных депутатов</w:t>
      </w:r>
    </w:p>
    <w:p w:rsidR="00104FC8" w:rsidRPr="00D77F7C" w:rsidRDefault="00104FC8" w:rsidP="00D77F7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D77F7C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  <w:u w:val="single"/>
        </w:rPr>
        <w:t>16.07</w:t>
      </w:r>
      <w:r w:rsidRPr="00D77F7C">
        <w:rPr>
          <w:rFonts w:ascii="Times New Roman" w:hAnsi="Times New Roman" w:cs="Times New Roman"/>
          <w:sz w:val="24"/>
          <w:szCs w:val="24"/>
        </w:rPr>
        <w:t xml:space="preserve"> 2014 г. № </w:t>
      </w:r>
      <w:r>
        <w:rPr>
          <w:rFonts w:ascii="Times New Roman" w:hAnsi="Times New Roman" w:cs="Times New Roman"/>
          <w:sz w:val="24"/>
          <w:szCs w:val="24"/>
          <w:u w:val="single"/>
        </w:rPr>
        <w:t>5-1017</w:t>
      </w:r>
    </w:p>
    <w:p w:rsidR="00104FC8" w:rsidRDefault="00104FC8" w:rsidP="0013053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04FC8" w:rsidRPr="00A063B9" w:rsidRDefault="00104FC8" w:rsidP="0013053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63B9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104FC8" w:rsidRPr="00A063B9" w:rsidRDefault="00104FC8" w:rsidP="0013053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63B9">
        <w:rPr>
          <w:rFonts w:ascii="Times New Roman" w:hAnsi="Times New Roman" w:cs="Times New Roman"/>
          <w:b/>
          <w:bCs/>
          <w:sz w:val="24"/>
          <w:szCs w:val="24"/>
        </w:rPr>
        <w:t>О ПОРЯДКЕ УПРАВЛЕНИЯ И РАСПОРЯЖЕНИЯ ИМУЩЕСТВОМ,  НАХОДЯЩИМСЯ В МУНИЦИПАЛЬНОЙ СОБСТВЕННОСТИ ГОРОДСКОГО ОКРУГА «ГОРОД КЛИНЦЫ БРЯНСКОЙ ОБЛАСТИ»</w:t>
      </w:r>
    </w:p>
    <w:p w:rsidR="00104FC8" w:rsidRPr="00A063B9" w:rsidRDefault="00104FC8" w:rsidP="00595C88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b/>
          <w:bCs/>
          <w:sz w:val="24"/>
          <w:szCs w:val="24"/>
        </w:rPr>
        <w:t>1. ОБЩИЕ ПОЛОЖЕНИЯ</w:t>
      </w:r>
    </w:p>
    <w:p w:rsidR="00104FC8" w:rsidRPr="00A063B9" w:rsidRDefault="00104FC8" w:rsidP="009D4E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1.1. Настоящее Положение о порядке управления и распоряжения имуществом, находящимся в собственности городского округа «город Клинцы Брянской области», (далее – Положение) разработано на основании и в соответствии с Гражданским кодексом Российской Федерации, Земельным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14 ноября 2002 года № 161-ФЗ «О государственных и муниципальных унитарных предприятиях», Федеральным законом от 21 декабря 2001 года № 178-ФЗ «О приватизации государственного и муниципального имущества», иным федеральным законодательством, законодательством Брянской области, Уставом  города Клинцы, муниципальными правовыми актами органов местного самоуправления городского округа «город Клинцы Брянской области» (далее – города Клинцы).</w:t>
      </w:r>
    </w:p>
    <w:p w:rsidR="00104FC8" w:rsidRPr="00A063B9" w:rsidRDefault="00104FC8" w:rsidP="009D4E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 xml:space="preserve">Настоящее Положение </w:t>
      </w:r>
      <w:r>
        <w:rPr>
          <w:rFonts w:ascii="Times New Roman" w:hAnsi="Times New Roman" w:cs="Times New Roman"/>
          <w:sz w:val="24"/>
          <w:szCs w:val="24"/>
        </w:rPr>
        <w:t>определяет</w:t>
      </w:r>
      <w:r w:rsidRPr="00A063B9">
        <w:rPr>
          <w:rFonts w:ascii="Times New Roman" w:hAnsi="Times New Roman" w:cs="Times New Roman"/>
          <w:sz w:val="24"/>
          <w:szCs w:val="24"/>
        </w:rPr>
        <w:t xml:space="preserve"> порядок управления и распоряжения имуществом, находящимся в собственности города Клинцы. </w:t>
      </w:r>
    </w:p>
    <w:p w:rsidR="00104FC8" w:rsidRPr="00A063B9" w:rsidRDefault="00104FC8" w:rsidP="00AB14D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1.2. Управление имуществом, находящимся в собственности городского округа «город Клинцы Брянской области» (далее – муниципальное имущество), – осуществляемая на основе и во исполнение законодательства Российской Федерации и иных правовых актов исполнительная и распорядительная деятельность органов местного самоуправления городского округа «город Клинцы Брянской области»  в отношении муниципального имущества.</w:t>
      </w:r>
    </w:p>
    <w:p w:rsidR="00104FC8" w:rsidRPr="00A063B9" w:rsidRDefault="00104FC8" w:rsidP="00AB14D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Распоряжение муниципальным имуществом,  –  юридически обеспеченное осуществление полномочий органов местного самоуправления городского округа «город Клинцы Брянской области» в определении судьбы муниципального имущества путем совершения юридических действий в отношении объектов муниципальной собственности. Полномочия собственника в отношении муниципального имущества принадлежат  Клинцовск</w:t>
      </w:r>
      <w:r>
        <w:rPr>
          <w:rFonts w:ascii="Times New Roman" w:hAnsi="Times New Roman" w:cs="Times New Roman"/>
          <w:sz w:val="24"/>
          <w:szCs w:val="24"/>
        </w:rPr>
        <w:t>ому</w:t>
      </w:r>
      <w:r w:rsidRPr="00A063B9">
        <w:rPr>
          <w:rFonts w:ascii="Times New Roman" w:hAnsi="Times New Roman" w:cs="Times New Roman"/>
          <w:sz w:val="24"/>
          <w:szCs w:val="24"/>
        </w:rPr>
        <w:t xml:space="preserve"> городско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A063B9">
        <w:rPr>
          <w:rFonts w:ascii="Times New Roman" w:hAnsi="Times New Roman" w:cs="Times New Roman"/>
          <w:sz w:val="24"/>
          <w:szCs w:val="24"/>
        </w:rPr>
        <w:t xml:space="preserve"> Совет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A063B9">
        <w:rPr>
          <w:rFonts w:ascii="Times New Roman" w:hAnsi="Times New Roman" w:cs="Times New Roman"/>
          <w:sz w:val="24"/>
          <w:szCs w:val="24"/>
        </w:rPr>
        <w:t xml:space="preserve"> народных депутатов и Клинцовск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A063B9">
        <w:rPr>
          <w:rFonts w:ascii="Times New Roman" w:hAnsi="Times New Roman" w:cs="Times New Roman"/>
          <w:sz w:val="24"/>
          <w:szCs w:val="24"/>
        </w:rPr>
        <w:t xml:space="preserve"> городск</w:t>
      </w:r>
      <w:r>
        <w:rPr>
          <w:rFonts w:ascii="Times New Roman" w:hAnsi="Times New Roman" w:cs="Times New Roman"/>
          <w:sz w:val="24"/>
          <w:szCs w:val="24"/>
        </w:rPr>
        <w:t>ой администрации.</w:t>
      </w:r>
    </w:p>
    <w:p w:rsidR="00104FC8" w:rsidRDefault="00104FC8" w:rsidP="00AE414D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</w:p>
    <w:p w:rsidR="00104FC8" w:rsidRPr="00A063B9" w:rsidRDefault="00104FC8" w:rsidP="00AB14D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Клинцовский городской Совет народных депутатов и Клинцовская городская администрация, уполномоченные настоящим Положением, от имени городского округа «город Клинцы Брянской области» своими действиями приобретают и осуществляют имущественные, а также неимущественные права и обязанности, выступают в судебных и иных органах в соответствии с установленной компетенцией.</w:t>
      </w:r>
    </w:p>
    <w:p w:rsidR="00104FC8" w:rsidRPr="00A063B9" w:rsidRDefault="00104FC8" w:rsidP="009D4E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1.3. Муниципальное имущество городского округа «город Клинцы Брянской области» предназначено для решения вопросов местного значения и может использоваться для осуществления любых видов деятельности, не запрещенных действующим законодательством  РФ и Брянской области, а также настоящим Положением.</w:t>
      </w:r>
    </w:p>
    <w:p w:rsidR="00104FC8" w:rsidRPr="00A063B9" w:rsidRDefault="00104FC8" w:rsidP="00595C88">
      <w:pPr>
        <w:ind w:left="-35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 xml:space="preserve">        1.4. Действие настоящего Положения не распространяется на порядок управления и    распоряжения лесами, иными природными объектами, средствами местного бюджета, муниципальным </w:t>
      </w:r>
      <w:r>
        <w:rPr>
          <w:rFonts w:ascii="Times New Roman" w:hAnsi="Times New Roman" w:cs="Times New Roman"/>
          <w:sz w:val="24"/>
          <w:szCs w:val="24"/>
        </w:rPr>
        <w:t>жилищным</w:t>
      </w:r>
      <w:r w:rsidRPr="00A063B9">
        <w:rPr>
          <w:rFonts w:ascii="Times New Roman" w:hAnsi="Times New Roman" w:cs="Times New Roman"/>
          <w:sz w:val="24"/>
          <w:szCs w:val="24"/>
        </w:rPr>
        <w:t xml:space="preserve"> фондом. Порядок управления и распоряжения указанным муниципальным имуществом устанавливается иными </w:t>
      </w:r>
      <w:r>
        <w:rPr>
          <w:rFonts w:ascii="Times New Roman" w:hAnsi="Times New Roman" w:cs="Times New Roman"/>
          <w:sz w:val="24"/>
          <w:szCs w:val="24"/>
        </w:rPr>
        <w:t xml:space="preserve">законами и </w:t>
      </w:r>
      <w:r w:rsidRPr="00A063B9">
        <w:rPr>
          <w:rFonts w:ascii="Times New Roman" w:hAnsi="Times New Roman" w:cs="Times New Roman"/>
          <w:sz w:val="24"/>
          <w:szCs w:val="24"/>
        </w:rPr>
        <w:t xml:space="preserve">нормативными правовыми актами </w:t>
      </w:r>
      <w:r>
        <w:rPr>
          <w:rFonts w:ascii="Times New Roman" w:hAnsi="Times New Roman" w:cs="Times New Roman"/>
          <w:sz w:val="24"/>
          <w:szCs w:val="24"/>
        </w:rPr>
        <w:t xml:space="preserve">Брянской области и </w:t>
      </w:r>
      <w:r w:rsidRPr="00A063B9">
        <w:rPr>
          <w:rFonts w:ascii="Times New Roman" w:hAnsi="Times New Roman" w:cs="Times New Roman"/>
          <w:sz w:val="24"/>
          <w:szCs w:val="24"/>
        </w:rPr>
        <w:t>органов местного самоуправления  городского округа «город Клинцы Брянской области».</w:t>
      </w:r>
    </w:p>
    <w:p w:rsidR="00104FC8" w:rsidRDefault="00104FC8" w:rsidP="00132FD5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63B9">
        <w:rPr>
          <w:rFonts w:ascii="Times New Roman" w:hAnsi="Times New Roman" w:cs="Times New Roman"/>
          <w:b/>
          <w:bCs/>
          <w:sz w:val="24"/>
          <w:szCs w:val="24"/>
        </w:rPr>
        <w:t>2.  ПОЛНОМОЧИЯ КЛИНЦОВСКОГО ГОРОДСКОГО СОВЕТА НАРОДНЫХ ДЕПУТАТОВ ПО ВОПРОСАМ УПРАВЛЕНИЯ И РАСПОРЯЖЕНИЯ МУНИЦИПАЛЬНЫМ ИМУЩЕСТВОМ</w:t>
      </w:r>
    </w:p>
    <w:p w:rsidR="00104FC8" w:rsidRPr="00A063B9" w:rsidRDefault="00104FC8" w:rsidP="00132FD5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i/>
          <w:iCs/>
          <w:sz w:val="24"/>
          <w:szCs w:val="24"/>
          <w:u w:val="single"/>
        </w:rPr>
        <w:t>Клинцовский городской Совет народных депутатов</w:t>
      </w:r>
      <w:r w:rsidRPr="00A063B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04FC8" w:rsidRPr="00A063B9" w:rsidRDefault="00104FC8" w:rsidP="009D4E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2.1. Принимает муниципальные  правовые акты, устанавливающие обязательные правила по вопросам владения, пользования и распоряжения муниципальным имуществом, а также определяющие порядок и общие условия приватизации муниципального имущества.</w:t>
      </w:r>
    </w:p>
    <w:p w:rsidR="00104FC8" w:rsidRPr="00A063B9" w:rsidRDefault="00104FC8" w:rsidP="009D4E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2.2. Утверждает Порядок создания, реорганизации и ликвидации муниципальных предприятий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4FC8" w:rsidRPr="00A063B9" w:rsidRDefault="00104FC8" w:rsidP="009D4E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2.3. Утверждает  Порядок перечисления муниципальными предприятиями в бюджет городского округа города Клинцы части прибыли, остающейся после уплаты налогов и иных обязательных платежей.</w:t>
      </w:r>
    </w:p>
    <w:p w:rsidR="00104FC8" w:rsidRPr="00A063B9" w:rsidRDefault="00104FC8" w:rsidP="009D4E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2.4. Утверждает  Порядок принятия решений об условиях приватизации муниципального имущества.</w:t>
      </w:r>
    </w:p>
    <w:p w:rsidR="00104FC8" w:rsidRPr="00A063B9" w:rsidRDefault="00104FC8" w:rsidP="009D4E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2.5. Утверждает  Прогнозный план приватизации муниципального имущества на очередной год.</w:t>
      </w:r>
    </w:p>
    <w:p w:rsidR="00104FC8" w:rsidRPr="00A063B9" w:rsidRDefault="00104FC8" w:rsidP="009D4E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 xml:space="preserve">2.6. </w:t>
      </w:r>
      <w:r>
        <w:rPr>
          <w:rFonts w:ascii="Times New Roman" w:hAnsi="Times New Roman" w:cs="Times New Roman"/>
          <w:sz w:val="24"/>
          <w:szCs w:val="24"/>
        </w:rPr>
        <w:t xml:space="preserve">Принимает решения о принятии имущества </w:t>
      </w:r>
      <w:r w:rsidRPr="00A063B9">
        <w:rPr>
          <w:rFonts w:ascii="Times New Roman" w:hAnsi="Times New Roman" w:cs="Times New Roman"/>
          <w:sz w:val="24"/>
          <w:szCs w:val="24"/>
        </w:rPr>
        <w:t xml:space="preserve"> в муниципальную собственность в соответствии с законодательством Российской Федерации и законодательством Брянской области.</w:t>
      </w:r>
    </w:p>
    <w:p w:rsidR="00104FC8" w:rsidRDefault="00104FC8" w:rsidP="009D4E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4FC8" w:rsidRDefault="00104FC8" w:rsidP="00AE414D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</w:p>
    <w:p w:rsidR="00104FC8" w:rsidRPr="00A063B9" w:rsidRDefault="00104FC8" w:rsidP="009D4E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 xml:space="preserve">2.7. </w:t>
      </w:r>
      <w:r>
        <w:rPr>
          <w:rFonts w:ascii="Times New Roman" w:hAnsi="Times New Roman" w:cs="Times New Roman"/>
          <w:sz w:val="24"/>
          <w:szCs w:val="24"/>
        </w:rPr>
        <w:t>Принимает решения о передаче имущества</w:t>
      </w:r>
      <w:r w:rsidRPr="00A063B9">
        <w:rPr>
          <w:rFonts w:ascii="Times New Roman" w:hAnsi="Times New Roman" w:cs="Times New Roman"/>
          <w:sz w:val="24"/>
          <w:szCs w:val="24"/>
        </w:rPr>
        <w:t xml:space="preserve"> из муниципальной собственности в государственную собственность Российской Федерации и Брянской области, в собственность иного муниципального образования в соответствии с законодательством Российской Федерации и законодательством Брянской области.</w:t>
      </w:r>
    </w:p>
    <w:p w:rsidR="00104FC8" w:rsidRPr="00A063B9" w:rsidRDefault="00104FC8" w:rsidP="009D4E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2.8. Принимает решение о передаче недвижимого муниципального имущества в залог.</w:t>
      </w:r>
    </w:p>
    <w:p w:rsidR="00104FC8" w:rsidRPr="00A063B9" w:rsidRDefault="00104FC8" w:rsidP="009D4E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2.9. Принимает решение о передаче недвижимого муниципального имущества в доверительное управление, предоставлении на праве безвозмездного пользования, а также на ином праве, предусматривающем переход прав владения и (или) пользования в отношении муниципального имущества, за исключением передачи недвижимого имущества на праве аренды.</w:t>
      </w:r>
    </w:p>
    <w:p w:rsidR="00104FC8" w:rsidRPr="00A063B9" w:rsidRDefault="00104FC8" w:rsidP="009D4E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 xml:space="preserve">2.10. Принимает решения о </w:t>
      </w:r>
      <w:r>
        <w:rPr>
          <w:rFonts w:ascii="Times New Roman" w:hAnsi="Times New Roman" w:cs="Times New Roman"/>
          <w:sz w:val="24"/>
          <w:szCs w:val="24"/>
        </w:rPr>
        <w:t xml:space="preserve">согласовании </w:t>
      </w:r>
      <w:r w:rsidRPr="00A063B9">
        <w:rPr>
          <w:rFonts w:ascii="Times New Roman" w:hAnsi="Times New Roman" w:cs="Times New Roman"/>
          <w:sz w:val="24"/>
          <w:szCs w:val="24"/>
        </w:rPr>
        <w:t>передач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063B9">
        <w:rPr>
          <w:rFonts w:ascii="Times New Roman" w:hAnsi="Times New Roman" w:cs="Times New Roman"/>
          <w:sz w:val="24"/>
          <w:szCs w:val="24"/>
        </w:rPr>
        <w:t xml:space="preserve"> муниципального имущества в хозяйственное ведение и оперативное управление муниципальных предприятий и учреждений.</w:t>
      </w:r>
    </w:p>
    <w:p w:rsidR="00104FC8" w:rsidRPr="00A063B9" w:rsidRDefault="00104FC8" w:rsidP="009D4E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2.11. Принимает решения об утверждении порядка учета муниципального имущества.</w:t>
      </w:r>
    </w:p>
    <w:p w:rsidR="00104FC8" w:rsidRDefault="00104FC8" w:rsidP="00FE038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2.12. Утверждает Положения, регулирующие определение размеров арендной платы за использование муниципального имущества (в том числе земельных участков).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</w:p>
    <w:p w:rsidR="00104FC8" w:rsidRDefault="00104FC8" w:rsidP="009D4E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2.13. Принимает решения о продаже или отчуждении иными способами муниципальными унитарными предприятиями г. Клинцы недвижимого имущества, принадлежащего им на праве хозяйственного ведения.</w:t>
      </w:r>
    </w:p>
    <w:p w:rsidR="00104FC8" w:rsidRPr="00A063B9" w:rsidRDefault="00104FC8" w:rsidP="009D4E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2.14. </w:t>
      </w:r>
      <w:r w:rsidRPr="00A063B9">
        <w:rPr>
          <w:rFonts w:ascii="Times New Roman" w:hAnsi="Times New Roman" w:cs="Times New Roman"/>
          <w:sz w:val="24"/>
          <w:szCs w:val="24"/>
        </w:rPr>
        <w:t>Осуществляет контроль за исполнением  Клинцовской городской администрацией решений Клинцовского городского Совета народных депутатов в сфере управления и распоряжения муниципальным имуществом.</w:t>
      </w:r>
    </w:p>
    <w:p w:rsidR="00104FC8" w:rsidRDefault="00104FC8" w:rsidP="009138E6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63B9">
        <w:rPr>
          <w:rFonts w:ascii="Times New Roman" w:hAnsi="Times New Roman" w:cs="Times New Roman"/>
          <w:b/>
          <w:bCs/>
          <w:sz w:val="24"/>
          <w:szCs w:val="24"/>
        </w:rPr>
        <w:t>3.  ПОЛНОМОЧИЯ  КЛИНЦОВСКОЙ  ГОРОДСКОЙ АДМИНИСТРАЦИИ ПО ВОПРОСАМ УПРАВЛЕНИЯ И РАСПОРЯЖЕНИЯ МУНИЦИПАЛЬНЫМ ИМУЩЕСТВОМ</w:t>
      </w:r>
    </w:p>
    <w:p w:rsidR="00104FC8" w:rsidRPr="00A063B9" w:rsidRDefault="00104FC8" w:rsidP="009138E6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i/>
          <w:iCs/>
          <w:sz w:val="24"/>
          <w:szCs w:val="24"/>
          <w:u w:val="single"/>
        </w:rPr>
        <w:t>Клинцовская  городская  администрация</w:t>
      </w:r>
      <w:r w:rsidRPr="00A063B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04FC8" w:rsidRPr="009138E6" w:rsidRDefault="00104FC8" w:rsidP="00B95609">
      <w:pPr>
        <w:ind w:firstLine="708"/>
        <w:jc w:val="both"/>
        <w:rPr>
          <w:rFonts w:ascii="Times New Roman" w:hAnsi="Times New Roman" w:cs="Times New Roman"/>
        </w:rPr>
      </w:pPr>
      <w:r w:rsidRPr="009138E6">
        <w:rPr>
          <w:rFonts w:ascii="Times New Roman" w:hAnsi="Times New Roman" w:cs="Times New Roman"/>
        </w:rPr>
        <w:t>3.1. Разрабатывает и представляет на утверждение Клинцовского городского Совета народных депутатов проект прогнозного плана приватизации муниципального имущества.</w:t>
      </w:r>
    </w:p>
    <w:p w:rsidR="00104FC8" w:rsidRPr="009138E6" w:rsidRDefault="00104FC8" w:rsidP="00B95609">
      <w:pPr>
        <w:ind w:firstLine="708"/>
        <w:jc w:val="both"/>
        <w:rPr>
          <w:rFonts w:ascii="Times New Roman" w:hAnsi="Times New Roman" w:cs="Times New Roman"/>
        </w:rPr>
      </w:pPr>
      <w:r w:rsidRPr="009138E6">
        <w:rPr>
          <w:rFonts w:ascii="Times New Roman" w:hAnsi="Times New Roman" w:cs="Times New Roman"/>
        </w:rPr>
        <w:t xml:space="preserve">3.2.  </w:t>
      </w:r>
      <w:r>
        <w:rPr>
          <w:rFonts w:ascii="Times New Roman" w:hAnsi="Times New Roman" w:cs="Times New Roman"/>
        </w:rPr>
        <w:t xml:space="preserve">Издает постановления </w:t>
      </w:r>
      <w:r w:rsidRPr="009138E6">
        <w:rPr>
          <w:rFonts w:ascii="Times New Roman" w:hAnsi="Times New Roman" w:cs="Times New Roman"/>
        </w:rPr>
        <w:t xml:space="preserve"> о создании муниципального автономного учреждения на базе имущества, находящегося в муниципальной собственности, путем изменения типа существующего муниципального учреждения, а также об изменении типа автономного учреждения в целях создания бюджетного или казенного учреждения, об  изменении типа бюджетного учреждения в целях создания казенного учреждения, изменения типа казенного учреждения в целях создания бюджетного учреждения.</w:t>
      </w:r>
    </w:p>
    <w:p w:rsidR="00104FC8" w:rsidRDefault="00104FC8" w:rsidP="00B95609">
      <w:pPr>
        <w:ind w:firstLine="708"/>
        <w:jc w:val="both"/>
        <w:rPr>
          <w:rFonts w:ascii="Times New Roman" w:hAnsi="Times New Roman" w:cs="Times New Roman"/>
        </w:rPr>
      </w:pPr>
    </w:p>
    <w:p w:rsidR="00104FC8" w:rsidRDefault="00104FC8" w:rsidP="00AE414D">
      <w:pPr>
        <w:ind w:firstLine="7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</w:p>
    <w:p w:rsidR="00104FC8" w:rsidRPr="009138E6" w:rsidRDefault="00104FC8" w:rsidP="00B95609">
      <w:pPr>
        <w:ind w:firstLine="708"/>
        <w:jc w:val="both"/>
        <w:rPr>
          <w:rFonts w:ascii="Times New Roman" w:hAnsi="Times New Roman" w:cs="Times New Roman"/>
        </w:rPr>
      </w:pPr>
      <w:r w:rsidRPr="009138E6">
        <w:rPr>
          <w:rFonts w:ascii="Times New Roman" w:hAnsi="Times New Roman" w:cs="Times New Roman"/>
        </w:rPr>
        <w:t xml:space="preserve">3.3.  </w:t>
      </w:r>
      <w:r>
        <w:rPr>
          <w:rFonts w:ascii="Times New Roman" w:hAnsi="Times New Roman" w:cs="Times New Roman"/>
        </w:rPr>
        <w:t xml:space="preserve">Издает постановления </w:t>
      </w:r>
      <w:r w:rsidRPr="009138E6">
        <w:rPr>
          <w:rFonts w:ascii="Times New Roman" w:hAnsi="Times New Roman" w:cs="Times New Roman"/>
        </w:rPr>
        <w:t xml:space="preserve"> об определении процедуры создания бюджетных учреждений путем изменения типа существующих автономных учреждений.</w:t>
      </w:r>
    </w:p>
    <w:p w:rsidR="00104FC8" w:rsidRPr="009138E6" w:rsidRDefault="00104FC8" w:rsidP="00B95609">
      <w:pPr>
        <w:ind w:firstLine="708"/>
        <w:jc w:val="both"/>
        <w:rPr>
          <w:rFonts w:ascii="Times New Roman" w:hAnsi="Times New Roman" w:cs="Times New Roman"/>
        </w:rPr>
      </w:pPr>
      <w:r w:rsidRPr="009138E6">
        <w:rPr>
          <w:rFonts w:ascii="Times New Roman" w:hAnsi="Times New Roman" w:cs="Times New Roman"/>
        </w:rPr>
        <w:t xml:space="preserve">3.4. </w:t>
      </w:r>
      <w:r>
        <w:rPr>
          <w:rFonts w:ascii="Times New Roman" w:hAnsi="Times New Roman" w:cs="Times New Roman"/>
        </w:rPr>
        <w:t xml:space="preserve">Издает постановления </w:t>
      </w:r>
      <w:r w:rsidRPr="009138E6">
        <w:rPr>
          <w:rFonts w:ascii="Times New Roman" w:hAnsi="Times New Roman" w:cs="Times New Roman"/>
        </w:rPr>
        <w:t xml:space="preserve"> об определении порядка подготовки предложений о создании автономных учреждений путем изменения типа существующих муниципальных учреждений.</w:t>
      </w:r>
    </w:p>
    <w:p w:rsidR="00104FC8" w:rsidRPr="009138E6" w:rsidRDefault="00104FC8" w:rsidP="00B95609">
      <w:pPr>
        <w:ind w:firstLine="708"/>
        <w:jc w:val="both"/>
        <w:rPr>
          <w:rFonts w:ascii="Times New Roman" w:hAnsi="Times New Roman" w:cs="Times New Roman"/>
        </w:rPr>
      </w:pPr>
      <w:r w:rsidRPr="009138E6">
        <w:rPr>
          <w:rFonts w:ascii="Times New Roman" w:hAnsi="Times New Roman" w:cs="Times New Roman"/>
        </w:rPr>
        <w:t xml:space="preserve">3.5. </w:t>
      </w:r>
      <w:r>
        <w:rPr>
          <w:rFonts w:ascii="Times New Roman" w:hAnsi="Times New Roman" w:cs="Times New Roman"/>
        </w:rPr>
        <w:t xml:space="preserve">Издает постановления </w:t>
      </w:r>
      <w:r w:rsidRPr="009138E6">
        <w:rPr>
          <w:rFonts w:ascii="Times New Roman" w:hAnsi="Times New Roman" w:cs="Times New Roman"/>
        </w:rPr>
        <w:t xml:space="preserve"> об утверждении порядка определения видов особо ценного движимого имущества автономных и бюджетных учреждений.</w:t>
      </w:r>
    </w:p>
    <w:p w:rsidR="00104FC8" w:rsidRPr="009138E6" w:rsidRDefault="00104FC8" w:rsidP="00B95609">
      <w:pPr>
        <w:ind w:firstLine="708"/>
        <w:jc w:val="both"/>
        <w:rPr>
          <w:rFonts w:ascii="Times New Roman" w:hAnsi="Times New Roman" w:cs="Times New Roman"/>
        </w:rPr>
      </w:pPr>
      <w:r w:rsidRPr="009138E6">
        <w:rPr>
          <w:rFonts w:ascii="Times New Roman" w:hAnsi="Times New Roman" w:cs="Times New Roman"/>
        </w:rPr>
        <w:t xml:space="preserve">3.6. </w:t>
      </w:r>
      <w:r>
        <w:rPr>
          <w:rFonts w:ascii="Times New Roman" w:hAnsi="Times New Roman" w:cs="Times New Roman"/>
        </w:rPr>
        <w:t xml:space="preserve">Издает постановления </w:t>
      </w:r>
      <w:r w:rsidRPr="009138E6">
        <w:rPr>
          <w:rFonts w:ascii="Times New Roman" w:hAnsi="Times New Roman" w:cs="Times New Roman"/>
        </w:rPr>
        <w:t xml:space="preserve"> об определении перечня муниципальных учреждений, тип которых не подлежит изменению.</w:t>
      </w:r>
    </w:p>
    <w:p w:rsidR="00104FC8" w:rsidRPr="00A063B9" w:rsidRDefault="00104FC8" w:rsidP="00B9560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 xml:space="preserve">3.7.  </w:t>
      </w:r>
      <w:r>
        <w:rPr>
          <w:rFonts w:ascii="Times New Roman" w:hAnsi="Times New Roman" w:cs="Times New Roman"/>
        </w:rPr>
        <w:t xml:space="preserve">Издает постановления </w:t>
      </w:r>
      <w:r w:rsidRPr="009138E6">
        <w:rPr>
          <w:rFonts w:ascii="Times New Roman" w:hAnsi="Times New Roman" w:cs="Times New Roman"/>
        </w:rPr>
        <w:t xml:space="preserve"> </w:t>
      </w:r>
      <w:r w:rsidRPr="00A063B9">
        <w:rPr>
          <w:rFonts w:ascii="Times New Roman" w:hAnsi="Times New Roman" w:cs="Times New Roman"/>
          <w:sz w:val="24"/>
          <w:szCs w:val="24"/>
        </w:rPr>
        <w:t>об определении условий и порядка формирования задания учредителя автономного учреждения и порядка финансового обеспечения выполнения этого задания</w:t>
      </w:r>
    </w:p>
    <w:p w:rsidR="00104FC8" w:rsidRPr="00A063B9" w:rsidRDefault="00104FC8" w:rsidP="00B9560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063B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</w:rPr>
        <w:t xml:space="preserve">Издает постановления </w:t>
      </w:r>
      <w:r w:rsidRPr="009138E6">
        <w:rPr>
          <w:rFonts w:ascii="Times New Roman" w:hAnsi="Times New Roman" w:cs="Times New Roman"/>
        </w:rPr>
        <w:t xml:space="preserve"> </w:t>
      </w:r>
      <w:r w:rsidRPr="00A063B9">
        <w:rPr>
          <w:rFonts w:ascii="Times New Roman" w:hAnsi="Times New Roman" w:cs="Times New Roman"/>
          <w:sz w:val="24"/>
          <w:szCs w:val="24"/>
        </w:rPr>
        <w:t>об утверждении форм отчетов о деятельности автономного учреждения и об использовании закрепленного за ним имущества.</w:t>
      </w:r>
    </w:p>
    <w:p w:rsidR="00104FC8" w:rsidRPr="00A063B9" w:rsidRDefault="00104FC8" w:rsidP="00B9560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A063B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</w:rPr>
        <w:t xml:space="preserve">Издает постановления </w:t>
      </w:r>
      <w:r w:rsidRPr="009138E6">
        <w:rPr>
          <w:rFonts w:ascii="Times New Roman" w:hAnsi="Times New Roman" w:cs="Times New Roman"/>
        </w:rPr>
        <w:t xml:space="preserve"> </w:t>
      </w:r>
      <w:r w:rsidRPr="00A063B9">
        <w:rPr>
          <w:rFonts w:ascii="Times New Roman" w:hAnsi="Times New Roman" w:cs="Times New Roman"/>
          <w:sz w:val="24"/>
          <w:szCs w:val="24"/>
        </w:rPr>
        <w:t>о передаче земельных участков, расположенных в границах городского округа город Клинцы Брянской области, на праве постоянного бессрочного пользования, безвозмездного срочного пользования и о прекращении права постоянного бессрочного пользования, пожизненного наследуемого владения земельным участком.</w:t>
      </w:r>
    </w:p>
    <w:p w:rsidR="00104FC8" w:rsidRPr="00A063B9" w:rsidRDefault="00104FC8" w:rsidP="00B9560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3.1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063B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</w:rPr>
        <w:t xml:space="preserve">Издает постановления </w:t>
      </w:r>
      <w:r w:rsidRPr="009138E6">
        <w:rPr>
          <w:rFonts w:ascii="Times New Roman" w:hAnsi="Times New Roman" w:cs="Times New Roman"/>
        </w:rPr>
        <w:t xml:space="preserve"> </w:t>
      </w:r>
      <w:r w:rsidRPr="00A063B9">
        <w:rPr>
          <w:rFonts w:ascii="Times New Roman" w:hAnsi="Times New Roman" w:cs="Times New Roman"/>
          <w:sz w:val="24"/>
          <w:szCs w:val="24"/>
        </w:rPr>
        <w:t>об изъятии земельных участков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действующим законодательством</w:t>
      </w:r>
      <w:r w:rsidRPr="00A063B9">
        <w:rPr>
          <w:rFonts w:ascii="Times New Roman" w:hAnsi="Times New Roman" w:cs="Times New Roman"/>
          <w:sz w:val="24"/>
          <w:szCs w:val="24"/>
        </w:rPr>
        <w:t>.</w:t>
      </w:r>
    </w:p>
    <w:p w:rsidR="00104FC8" w:rsidRPr="00A063B9" w:rsidRDefault="00104FC8" w:rsidP="00B9560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3.1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A063B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</w:rPr>
        <w:t xml:space="preserve">Издает постановления </w:t>
      </w:r>
      <w:r w:rsidRPr="009138E6">
        <w:rPr>
          <w:rFonts w:ascii="Times New Roman" w:hAnsi="Times New Roman" w:cs="Times New Roman"/>
        </w:rPr>
        <w:t xml:space="preserve"> </w:t>
      </w:r>
      <w:r w:rsidRPr="00A063B9">
        <w:rPr>
          <w:rFonts w:ascii="Times New Roman" w:hAnsi="Times New Roman" w:cs="Times New Roman"/>
          <w:sz w:val="24"/>
          <w:szCs w:val="24"/>
        </w:rPr>
        <w:t>о продаже земельных участков,  права на заключение договоров аренды земельных участков на торгах.</w:t>
      </w:r>
    </w:p>
    <w:p w:rsidR="00104FC8" w:rsidRPr="00A063B9" w:rsidRDefault="00104FC8" w:rsidP="00B9560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3.1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063B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</w:rPr>
        <w:t xml:space="preserve">Издает постановления </w:t>
      </w:r>
      <w:r w:rsidRPr="009138E6">
        <w:rPr>
          <w:rFonts w:ascii="Times New Roman" w:hAnsi="Times New Roman" w:cs="Times New Roman"/>
        </w:rPr>
        <w:t xml:space="preserve"> </w:t>
      </w:r>
      <w:r w:rsidRPr="00A063B9">
        <w:rPr>
          <w:rFonts w:ascii="Times New Roman" w:hAnsi="Times New Roman" w:cs="Times New Roman"/>
          <w:sz w:val="24"/>
          <w:szCs w:val="24"/>
        </w:rPr>
        <w:t>об утверждении административных регламентов предоставления муниципальных услуг в сфере управления и распоряжения муниципальным имуществом.</w:t>
      </w:r>
    </w:p>
    <w:p w:rsidR="00104FC8" w:rsidRPr="00A063B9" w:rsidRDefault="00104FC8" w:rsidP="00B9560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3.1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063B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</w:rPr>
        <w:t xml:space="preserve">Издает постановления </w:t>
      </w:r>
      <w:r w:rsidRPr="009138E6">
        <w:rPr>
          <w:rFonts w:ascii="Times New Roman" w:hAnsi="Times New Roman" w:cs="Times New Roman"/>
        </w:rPr>
        <w:t xml:space="preserve"> </w:t>
      </w:r>
      <w:r w:rsidRPr="00A063B9">
        <w:rPr>
          <w:rFonts w:ascii="Times New Roman" w:hAnsi="Times New Roman" w:cs="Times New Roman"/>
          <w:sz w:val="24"/>
          <w:szCs w:val="24"/>
        </w:rPr>
        <w:t>о заключении концессионных соглашений.</w:t>
      </w:r>
    </w:p>
    <w:p w:rsidR="00104FC8" w:rsidRPr="00A063B9" w:rsidRDefault="00104FC8" w:rsidP="00B9560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3.1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063B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</w:rPr>
        <w:t xml:space="preserve">Издает постановления </w:t>
      </w:r>
      <w:r w:rsidRPr="009138E6">
        <w:rPr>
          <w:rFonts w:ascii="Times New Roman" w:hAnsi="Times New Roman" w:cs="Times New Roman"/>
        </w:rPr>
        <w:t xml:space="preserve"> </w:t>
      </w:r>
      <w:r w:rsidRPr="00A063B9">
        <w:rPr>
          <w:rFonts w:ascii="Times New Roman" w:hAnsi="Times New Roman" w:cs="Times New Roman"/>
          <w:sz w:val="24"/>
          <w:szCs w:val="24"/>
        </w:rPr>
        <w:t>об утверждении положения о концессионных соглашениях.</w:t>
      </w:r>
    </w:p>
    <w:p w:rsidR="00104FC8" w:rsidRPr="00A063B9" w:rsidRDefault="00104FC8" w:rsidP="00B9560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3.1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063B9">
        <w:rPr>
          <w:rFonts w:ascii="Times New Roman" w:hAnsi="Times New Roman" w:cs="Times New Roman"/>
          <w:sz w:val="24"/>
          <w:szCs w:val="24"/>
        </w:rPr>
        <w:t>. Осуществляет прав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063B9">
        <w:rPr>
          <w:rFonts w:ascii="Times New Roman" w:hAnsi="Times New Roman" w:cs="Times New Roman"/>
          <w:sz w:val="24"/>
          <w:szCs w:val="24"/>
        </w:rPr>
        <w:t xml:space="preserve"> владения, пользования и распоряжения муниципальным имуществом,  согласовывает от имени собственника муниципального имущества передачу лицом, которому в соответствии с частями 1 и 3 статьи 17.1 Федерального закона от 26 июля 2006 года № 135-ФЗ «О защите конкуренции» предоставлены права владения и (или) пользования помещением, зданием, строением или сооружением, таких прав в отношении части или частей помещения, здания, строения или сооружения третьим лицам без проведения конкурсов или аукционов в случаях, установленных частью 4 статьи 17.1 указанного Федерального закона.</w:t>
      </w:r>
    </w:p>
    <w:p w:rsidR="00104FC8" w:rsidRDefault="00104FC8" w:rsidP="00AE414D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</w:p>
    <w:p w:rsidR="00104FC8" w:rsidRPr="00A063B9" w:rsidRDefault="00104FC8" w:rsidP="00B9560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3.1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A063B9">
        <w:rPr>
          <w:rFonts w:ascii="Times New Roman" w:hAnsi="Times New Roman" w:cs="Times New Roman"/>
          <w:sz w:val="24"/>
          <w:szCs w:val="24"/>
        </w:rPr>
        <w:t>. Приобретает, использует и отчуждает муниципальное имущество (за исключением имущества, закрепленного на праве хозяйственного ведения за муниципальными унитарными предприятиями, и на праве оперативного управления за муниципальными автономными и бюджетными учреждениями).</w:t>
      </w:r>
    </w:p>
    <w:p w:rsidR="00104FC8" w:rsidRPr="00A063B9" w:rsidRDefault="00104FC8" w:rsidP="00B9560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3.1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A063B9">
        <w:rPr>
          <w:rFonts w:ascii="Times New Roman" w:hAnsi="Times New Roman" w:cs="Times New Roman"/>
          <w:sz w:val="24"/>
          <w:szCs w:val="24"/>
        </w:rPr>
        <w:t>.  Осуществляет постановку на учет и обращается в суд с требованием о признании права муниципальной собственности на бесхозяйные недвижимые вещи, расположенные на территории города Клинцы, и предназначенные для решения вопросов местного значения городского округа «город Клинцы Брянской области».</w:t>
      </w:r>
    </w:p>
    <w:p w:rsidR="00104FC8" w:rsidRPr="00A063B9" w:rsidRDefault="00104FC8" w:rsidP="00B9560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3.1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063B9">
        <w:rPr>
          <w:rFonts w:ascii="Times New Roman" w:hAnsi="Times New Roman" w:cs="Times New Roman"/>
          <w:sz w:val="24"/>
          <w:szCs w:val="24"/>
        </w:rPr>
        <w:t>.  От имени городского округа «город Клинцы Брянской области» совершает сделки с муниципальным имуществом и заключает соответствующие договоры.</w:t>
      </w:r>
    </w:p>
    <w:p w:rsidR="00104FC8" w:rsidRPr="00A063B9" w:rsidRDefault="00104FC8" w:rsidP="00B9560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A063B9">
        <w:rPr>
          <w:rFonts w:ascii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hAnsi="Times New Roman" w:cs="Times New Roman"/>
        </w:rPr>
        <w:t xml:space="preserve">Издает постановления </w:t>
      </w:r>
      <w:r w:rsidRPr="009138E6">
        <w:rPr>
          <w:rFonts w:ascii="Times New Roman" w:hAnsi="Times New Roman" w:cs="Times New Roman"/>
        </w:rPr>
        <w:t xml:space="preserve"> </w:t>
      </w:r>
      <w:r w:rsidRPr="00A063B9">
        <w:rPr>
          <w:rFonts w:ascii="Times New Roman" w:hAnsi="Times New Roman" w:cs="Times New Roman"/>
          <w:sz w:val="24"/>
          <w:szCs w:val="24"/>
        </w:rPr>
        <w:t>об отчуждении из муниципальной собственности недвижимого муниципального имущества, арендуемого субъектами малого и среднего предпринимательства, и об условиях приватизации недвижимого имущества в случаях, установленных частью 2 статьи 9 Федерального закона от 22 июля 2008 года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Федерации».</w:t>
      </w:r>
    </w:p>
    <w:p w:rsidR="00104FC8" w:rsidRPr="00A063B9" w:rsidRDefault="00104FC8" w:rsidP="00B9560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3.2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063B9">
        <w:rPr>
          <w:rFonts w:ascii="Times New Roman" w:hAnsi="Times New Roman" w:cs="Times New Roman"/>
          <w:sz w:val="24"/>
          <w:szCs w:val="24"/>
        </w:rPr>
        <w:t>. Организует приватизацию муниципального имущества и выступает продавцом муниципального имущества.</w:t>
      </w:r>
    </w:p>
    <w:p w:rsidR="00104FC8" w:rsidRPr="00A063B9" w:rsidRDefault="00104FC8" w:rsidP="00B9560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3.2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A063B9">
        <w:rPr>
          <w:rFonts w:ascii="Times New Roman" w:hAnsi="Times New Roman" w:cs="Times New Roman"/>
          <w:sz w:val="24"/>
          <w:szCs w:val="24"/>
        </w:rPr>
        <w:t>. Выступает арендодателем муниципального имущества, в том числе земельных участков и имущественных комплексов муниципальных унитарных предприятий (за исключением имущества, закрепленного за муниципальными унитарными предприятиями на праве хозяйственного ведения, а также имущества, закрепленного за муниципальными автономными  и бюджетными учреждениями на праве оперативного управления).</w:t>
      </w:r>
    </w:p>
    <w:p w:rsidR="00104FC8" w:rsidRPr="00A063B9" w:rsidRDefault="00104FC8" w:rsidP="00B9560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3.2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063B9">
        <w:rPr>
          <w:rFonts w:ascii="Times New Roman" w:hAnsi="Times New Roman" w:cs="Times New Roman"/>
          <w:sz w:val="24"/>
          <w:szCs w:val="24"/>
        </w:rPr>
        <w:t>. Осуществляет контроль за исполнением договоров аренды, безвозмездного пользования, доверительного управления муниципальным имуществом, иных договоров, предусматривающих переход прав владения и (или) пользования в отношении муниципального имущества.</w:t>
      </w:r>
    </w:p>
    <w:p w:rsidR="00104FC8" w:rsidRPr="00A063B9" w:rsidRDefault="00104FC8" w:rsidP="00B9560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3.2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063B9">
        <w:rPr>
          <w:rFonts w:ascii="Times New Roman" w:hAnsi="Times New Roman" w:cs="Times New Roman"/>
          <w:sz w:val="24"/>
          <w:szCs w:val="24"/>
        </w:rPr>
        <w:t>. Осуществляет контроль за своевременностью и полнотой поступлений в бюджет городского округа «город Клинцы Брянской области» арендных платежей от сдачи в аренду муниципального имущества.</w:t>
      </w:r>
    </w:p>
    <w:p w:rsidR="00104FC8" w:rsidRDefault="00104FC8" w:rsidP="00B9560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3.2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063B9">
        <w:rPr>
          <w:rFonts w:ascii="Times New Roman" w:hAnsi="Times New Roman" w:cs="Times New Roman"/>
          <w:sz w:val="24"/>
          <w:szCs w:val="24"/>
        </w:rPr>
        <w:t xml:space="preserve">. Выступает организатором торгов (аукционов, конкурсов) по продаже муниципального имущества, права аренды, доверительного управления, безвозмездного пользования муниципальным имуществом, а также иных прав, предусматривающих переход прав владения и (или) пользования в отношении муниципального имущества, за исключением имущества, закрепленного на праве хозяйственного ведения за </w:t>
      </w:r>
    </w:p>
    <w:p w:rsidR="00104FC8" w:rsidRDefault="00104FC8" w:rsidP="00AE414D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</w:p>
    <w:p w:rsidR="00104FC8" w:rsidRPr="00A063B9" w:rsidRDefault="00104FC8" w:rsidP="00B9560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муниципальными унитарными предприятиями и на праве оперативного управления за муниципальными автономными и бюджетными учреждениями).</w:t>
      </w:r>
    </w:p>
    <w:p w:rsidR="00104FC8" w:rsidRPr="00A063B9" w:rsidRDefault="00104FC8" w:rsidP="00B9560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3.2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063B9">
        <w:rPr>
          <w:rFonts w:ascii="Times New Roman" w:hAnsi="Times New Roman" w:cs="Times New Roman"/>
          <w:sz w:val="24"/>
          <w:szCs w:val="24"/>
        </w:rPr>
        <w:t>. Выступает учредителем муниципальных унитарных предприятий, муниципальных учреждений.</w:t>
      </w:r>
    </w:p>
    <w:p w:rsidR="00104FC8" w:rsidRPr="00A063B9" w:rsidRDefault="00104FC8" w:rsidP="00B9560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3.2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A063B9">
        <w:rPr>
          <w:rFonts w:ascii="Times New Roman" w:hAnsi="Times New Roman" w:cs="Times New Roman"/>
          <w:sz w:val="24"/>
          <w:szCs w:val="24"/>
        </w:rPr>
        <w:t>. Осуществляет защиту интересов городского округа «город Клинцы Брянской области» в судах всех инстанций, арбитражных судах по вопросам, связанным с управлением и распоряжением муниципальным имуществом.</w:t>
      </w:r>
    </w:p>
    <w:p w:rsidR="00104FC8" w:rsidRPr="00A063B9" w:rsidRDefault="00104FC8" w:rsidP="00B9560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3.2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A063B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</w:rPr>
        <w:t xml:space="preserve">Издает постановления </w:t>
      </w:r>
      <w:r w:rsidRPr="009138E6">
        <w:rPr>
          <w:rFonts w:ascii="Times New Roman" w:hAnsi="Times New Roman" w:cs="Times New Roman"/>
        </w:rPr>
        <w:t xml:space="preserve"> </w:t>
      </w:r>
      <w:r w:rsidRPr="00A063B9">
        <w:rPr>
          <w:rFonts w:ascii="Times New Roman" w:hAnsi="Times New Roman" w:cs="Times New Roman"/>
          <w:sz w:val="24"/>
          <w:szCs w:val="24"/>
        </w:rPr>
        <w:t>по вопросам управления и распоряжения земельными участками, государственная собственность на которые не разграничена и находящихся в муниципальной собственности.</w:t>
      </w:r>
    </w:p>
    <w:p w:rsidR="00104FC8" w:rsidRPr="00A063B9" w:rsidRDefault="00104FC8" w:rsidP="00B9560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3.2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063B9">
        <w:rPr>
          <w:rFonts w:ascii="Times New Roman" w:hAnsi="Times New Roman" w:cs="Times New Roman"/>
          <w:sz w:val="24"/>
          <w:szCs w:val="24"/>
        </w:rPr>
        <w:t xml:space="preserve">. Ведет учет имущества, являющегося собственностью городского округа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063B9">
        <w:rPr>
          <w:rFonts w:ascii="Times New Roman" w:hAnsi="Times New Roman" w:cs="Times New Roman"/>
          <w:sz w:val="24"/>
          <w:szCs w:val="24"/>
        </w:rPr>
        <w:t>город Клинцы Брянской области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063B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04FC8" w:rsidRPr="00A063B9" w:rsidRDefault="00104FC8" w:rsidP="00B9560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29</w:t>
      </w:r>
      <w:r w:rsidRPr="00A063B9">
        <w:rPr>
          <w:rFonts w:ascii="Times New Roman" w:hAnsi="Times New Roman" w:cs="Times New Roman"/>
          <w:sz w:val="24"/>
          <w:szCs w:val="24"/>
        </w:rPr>
        <w:t>. Осуществляет иные полномочия по управлению, использованию и распоряжению муниципальным имуществом, предусмотренные настоящим Положением и иными муниципальными правовыми актами органов местного самоуправления городского округа «город Клинцы Брянской области».</w:t>
      </w:r>
    </w:p>
    <w:p w:rsidR="00104FC8" w:rsidRPr="00A063B9" w:rsidRDefault="00104FC8" w:rsidP="009D4E82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63B9">
        <w:rPr>
          <w:rFonts w:ascii="Times New Roman" w:hAnsi="Times New Roman" w:cs="Times New Roman"/>
          <w:b/>
          <w:bCs/>
          <w:sz w:val="24"/>
          <w:szCs w:val="24"/>
        </w:rPr>
        <w:t>4. УПРАВЛЕНИЕ И РАСПОРЯЖЕНИЕ МУНИЦИПАЛЬНЫМ ИМУЩЕСТВОМ, ЗАКРЕПЛЕННЫМ НА ПРАВЕ ХОЗЯЙСТВЕННОГО ВЕДЕНИЯ</w:t>
      </w:r>
    </w:p>
    <w:p w:rsidR="00104FC8" w:rsidRPr="00A063B9" w:rsidRDefault="00104FC8" w:rsidP="00E1344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4.1. Имущество, закрепленное на праве хозяйственного ведения, может представлять собой здания, сооружения, нежилые помещения в жилых домах (недвижимое имущество), а также оборудование, транспортные средства, инвентарь (движимое имущество).</w:t>
      </w:r>
    </w:p>
    <w:p w:rsidR="00104FC8" w:rsidRPr="00A063B9" w:rsidRDefault="00104FC8" w:rsidP="00E1344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4.2. Основанием для передачи имущества в хозяйственное ведение муниципальному унитарному предприятию является постановление главы Клинцовской городской администрации.</w:t>
      </w:r>
    </w:p>
    <w:p w:rsidR="00104FC8" w:rsidRPr="00A063B9" w:rsidRDefault="00104FC8" w:rsidP="00E1344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4.3. Право хозяйственного ведения в отношении передаваемого движимого имущества возникает у предприятия с момента передачи ему этого имущества, оформляемого актом приема-передачи, в отношении недвижимого имущества - с момента государственной регистрации права хозяйственного ведения.</w:t>
      </w:r>
    </w:p>
    <w:p w:rsidR="00104FC8" w:rsidRPr="00A063B9" w:rsidRDefault="00104FC8" w:rsidP="00E1344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4.4. При передаче МУП в хозяйственное ведение зданий, сооружений предприятие в установленном порядке самостоятельно оформляет правоустанавливающие документы на земельный участок, на котором расположены эти здания и сооружения.</w:t>
      </w:r>
    </w:p>
    <w:p w:rsidR="00104FC8" w:rsidRDefault="00104FC8" w:rsidP="00E1344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 xml:space="preserve">4.5. Предприятие владеет, пользуется и распоряжается закрепленным за ним на праве хозяйственного ведения имуществом в пределах, определенных федеральным законодательством, нормативными правовыми актами Клинцовского городского Совета народных депутатов, Клинцовской городской администрации  и Уставом предприятия. В </w:t>
      </w:r>
    </w:p>
    <w:p w:rsidR="00104FC8" w:rsidRDefault="00104FC8" w:rsidP="00AE414D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</w:p>
    <w:p w:rsidR="00104FC8" w:rsidRPr="00A063B9" w:rsidRDefault="00104FC8" w:rsidP="00E1344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отношении имущества, закрепленного за ним на праве хозяйственного ведения, предприятие обязано:</w:t>
      </w:r>
    </w:p>
    <w:p w:rsidR="00104FC8" w:rsidRPr="00A063B9" w:rsidRDefault="00104FC8" w:rsidP="00D5187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в соответствии с уставными целями своей деятельности эффективно использовать имущество, закрепленное за ним;</w:t>
      </w:r>
    </w:p>
    <w:p w:rsidR="00104FC8" w:rsidRPr="00A063B9" w:rsidRDefault="00104FC8" w:rsidP="00D5187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обеспечивать его сохранность, содержать, производить его текущий и капитальный ремонт;</w:t>
      </w:r>
    </w:p>
    <w:p w:rsidR="00104FC8" w:rsidRPr="00A063B9" w:rsidRDefault="00104FC8" w:rsidP="00D5187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уплачивать налог на имущество организаций, а также другие налоги и обязательные платежи, установленные действующим законодательством;</w:t>
      </w:r>
    </w:p>
    <w:p w:rsidR="00104FC8" w:rsidRPr="00A063B9" w:rsidRDefault="00104FC8" w:rsidP="00D5187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страховать имущество и организовывать его оценку в случаях, установленных законодательством;</w:t>
      </w:r>
    </w:p>
    <w:p w:rsidR="00104FC8" w:rsidRPr="00A063B9" w:rsidRDefault="00104FC8" w:rsidP="00D5187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 xml:space="preserve">вести учет находящегося у него в хозяйственном ведении имущества в порядке, установленном </w:t>
      </w:r>
      <w:r>
        <w:rPr>
          <w:rFonts w:ascii="Times New Roman" w:hAnsi="Times New Roman" w:cs="Times New Roman"/>
          <w:sz w:val="24"/>
          <w:szCs w:val="24"/>
        </w:rPr>
        <w:t>Федеральным з</w:t>
      </w:r>
      <w:r w:rsidRPr="00A063B9">
        <w:rPr>
          <w:rFonts w:ascii="Times New Roman" w:hAnsi="Times New Roman" w:cs="Times New Roman"/>
          <w:sz w:val="24"/>
          <w:szCs w:val="24"/>
        </w:rPr>
        <w:t>аконом "О бухгалтерском учете", иными нормативными правовыми актами;</w:t>
      </w:r>
    </w:p>
    <w:p w:rsidR="00104FC8" w:rsidRPr="00A063B9" w:rsidRDefault="00104FC8" w:rsidP="00D5187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ежегодно проводить инвентаризацию имущества;</w:t>
      </w:r>
    </w:p>
    <w:p w:rsidR="00104FC8" w:rsidRPr="00A063B9" w:rsidRDefault="00104FC8" w:rsidP="00D5187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осуществлять иные обязанности, установленные законодательством</w:t>
      </w:r>
      <w:r>
        <w:rPr>
          <w:rFonts w:ascii="Times New Roman" w:hAnsi="Times New Roman" w:cs="Times New Roman"/>
          <w:sz w:val="24"/>
          <w:szCs w:val="24"/>
        </w:rPr>
        <w:t>, регулирующим деятельность муниципальных предприятий.</w:t>
      </w:r>
    </w:p>
    <w:p w:rsidR="00104FC8" w:rsidRPr="00A063B9" w:rsidRDefault="00104FC8" w:rsidP="00E1344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4.6. Предприятие вправе на основании решения Клинцовского городского Совета народных депутатов продавать, обменивать или иным способом отчуждать в собственность граждан и юридических лиц принадлежащее предприятию на праве хозяйственного ведения недвижимое имущество, вносить его в качестве вклада в уставный капитал хозяйственных обществ и товариществ, отдавать в залог.</w:t>
      </w:r>
    </w:p>
    <w:p w:rsidR="00104FC8" w:rsidRPr="00A063B9" w:rsidRDefault="00104FC8" w:rsidP="00E1344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4.7. Транспортными средствами, механизмами и оборудованием, закрепленным за предприятием на праве хозяйственного ведения, предприятие распоряжается самостоятельно, за исключением случаев, установленных федеральными законами и иными нормативными правовыми актами.</w:t>
      </w:r>
    </w:p>
    <w:p w:rsidR="00104FC8" w:rsidRPr="00A063B9" w:rsidRDefault="00104FC8" w:rsidP="00E1344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 xml:space="preserve">4.8.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A063B9">
        <w:rPr>
          <w:rFonts w:ascii="Times New Roman" w:hAnsi="Times New Roman" w:cs="Times New Roman"/>
          <w:sz w:val="24"/>
          <w:szCs w:val="24"/>
        </w:rPr>
        <w:t>овершени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06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муниципальным унитарным предприятием </w:t>
      </w:r>
      <w:r w:rsidRPr="00A063B9">
        <w:rPr>
          <w:rFonts w:ascii="Times New Roman" w:hAnsi="Times New Roman" w:cs="Times New Roman"/>
          <w:sz w:val="24"/>
          <w:szCs w:val="24"/>
        </w:rPr>
        <w:t xml:space="preserve">крупных сделок </w:t>
      </w:r>
      <w:r>
        <w:rPr>
          <w:rFonts w:ascii="Times New Roman" w:hAnsi="Times New Roman" w:cs="Times New Roman"/>
          <w:sz w:val="24"/>
          <w:szCs w:val="24"/>
        </w:rPr>
        <w:t>производится</w:t>
      </w:r>
      <w:r w:rsidRPr="00A063B9">
        <w:rPr>
          <w:rFonts w:ascii="Times New Roman" w:hAnsi="Times New Roman" w:cs="Times New Roman"/>
          <w:sz w:val="24"/>
          <w:szCs w:val="24"/>
        </w:rPr>
        <w:t xml:space="preserve"> с согласия Клинцовского городского Совета народных депутатов при стоимости имущества свыше 1 млн. рублей, с согласия Клинцовской городской администрации при стоимости имущества до 1 млн. рублей включительно.</w:t>
      </w:r>
    </w:p>
    <w:p w:rsidR="00104FC8" w:rsidRPr="00A063B9" w:rsidRDefault="00104FC8" w:rsidP="00E1344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4.9. Стоимость отчуждаемого предприятием в результате крупной сделки имущества определяется на основании законодательств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063B9">
        <w:rPr>
          <w:rFonts w:ascii="Times New Roman" w:hAnsi="Times New Roman" w:cs="Times New Roman"/>
          <w:sz w:val="24"/>
          <w:szCs w:val="24"/>
        </w:rPr>
        <w:t xml:space="preserve"> Российской Федерации об оценочной деятельности, а стоимость приобретаемого имущества - на основании цены предложения такого имущества.</w:t>
      </w:r>
    </w:p>
    <w:p w:rsidR="00104FC8" w:rsidRPr="00A063B9" w:rsidRDefault="00104FC8" w:rsidP="00E1344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 xml:space="preserve">4.10. Списание объектов имущества, закрепленного за предприятием на праве хозяйственного ведения, осуществляется 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настоящим Положением, а также иными </w:t>
      </w:r>
      <w:r w:rsidRPr="00A063B9">
        <w:rPr>
          <w:rFonts w:ascii="Times New Roman" w:hAnsi="Times New Roman" w:cs="Times New Roman"/>
          <w:sz w:val="24"/>
          <w:szCs w:val="24"/>
        </w:rPr>
        <w:t>правовыми актами, устанавливающими порядок списания осн</w:t>
      </w:r>
      <w:r>
        <w:rPr>
          <w:rFonts w:ascii="Times New Roman" w:hAnsi="Times New Roman" w:cs="Times New Roman"/>
          <w:sz w:val="24"/>
          <w:szCs w:val="24"/>
        </w:rPr>
        <w:t>овных средств</w:t>
      </w:r>
      <w:r w:rsidRPr="00A063B9">
        <w:rPr>
          <w:rFonts w:ascii="Times New Roman" w:hAnsi="Times New Roman" w:cs="Times New Roman"/>
          <w:sz w:val="24"/>
          <w:szCs w:val="24"/>
        </w:rPr>
        <w:t>.</w:t>
      </w:r>
    </w:p>
    <w:p w:rsidR="00104FC8" w:rsidRDefault="00104FC8" w:rsidP="00AE414D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</w:p>
    <w:p w:rsidR="00104FC8" w:rsidRPr="00A063B9" w:rsidRDefault="00104FC8" w:rsidP="00E1344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4.11. Продукция и доходы от использования муниципального имущества, закрепленного на праве хозяйственного ведения за предприятием, а также имущество, приобретенное предприятием по сделкам (договорам) или иным основаниям, поступают в хозяйственное ведение предприятия в порядке, установленном действующим законодательством, и являются собственностью городского округа город Клинцы Брянской области.</w:t>
      </w:r>
    </w:p>
    <w:p w:rsidR="00104FC8" w:rsidRPr="00A063B9" w:rsidRDefault="00104FC8" w:rsidP="00E1344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4.12. Предприятие самостоятельно производит техническое обслуживание, текущий и капитальный ремонт объектов имущества, переданных в хозяйственное ведение.</w:t>
      </w:r>
    </w:p>
    <w:p w:rsidR="00104FC8" w:rsidRPr="00A063B9" w:rsidRDefault="00104FC8" w:rsidP="00E1344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4.13. Предприятие вправе производить перепланировку, переоборудование и реконструкцию помещения (здания, строения), закрепленного на праве хозяйственного ведения, по согласованию с Клинцовской городской администрацией.</w:t>
      </w:r>
    </w:p>
    <w:p w:rsidR="00104FC8" w:rsidRPr="00A063B9" w:rsidRDefault="00104FC8" w:rsidP="00E1344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 xml:space="preserve">4.14. Право хозяйственного ведения предприятия на закрепленные за ним объекты имущества прекращается по основаниям и в порядке, предусмотренном </w:t>
      </w:r>
      <w:r>
        <w:rPr>
          <w:rFonts w:ascii="Times New Roman" w:hAnsi="Times New Roman" w:cs="Times New Roman"/>
          <w:sz w:val="24"/>
          <w:szCs w:val="24"/>
        </w:rPr>
        <w:t xml:space="preserve">гражданским </w:t>
      </w:r>
      <w:r w:rsidRPr="00A063B9">
        <w:rPr>
          <w:rFonts w:ascii="Times New Roman" w:hAnsi="Times New Roman" w:cs="Times New Roman"/>
          <w:sz w:val="24"/>
          <w:szCs w:val="24"/>
        </w:rPr>
        <w:t>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 и Федеральным законом № 161-ФЗ «О государственных и муниципальных унитарных предприятиях»</w:t>
      </w:r>
      <w:r w:rsidRPr="00A063B9">
        <w:rPr>
          <w:rFonts w:ascii="Times New Roman" w:hAnsi="Times New Roman" w:cs="Times New Roman"/>
          <w:sz w:val="24"/>
          <w:szCs w:val="24"/>
        </w:rPr>
        <w:t>.</w:t>
      </w:r>
    </w:p>
    <w:p w:rsidR="00104FC8" w:rsidRPr="00A063B9" w:rsidRDefault="00104FC8" w:rsidP="009D4E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4.15. Муниципальное имущество, переданное МУП на праве хозяйственного ведения, учитывается на балансе предприятия.</w:t>
      </w:r>
    </w:p>
    <w:p w:rsidR="00104FC8" w:rsidRPr="00A063B9" w:rsidRDefault="00104FC8" w:rsidP="009D4E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 xml:space="preserve">4.16. Городской округ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063B9">
        <w:rPr>
          <w:rFonts w:ascii="Times New Roman" w:hAnsi="Times New Roman" w:cs="Times New Roman"/>
          <w:sz w:val="24"/>
          <w:szCs w:val="24"/>
        </w:rPr>
        <w:t>город Клинцы Брянской области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063B9">
        <w:rPr>
          <w:rFonts w:ascii="Times New Roman" w:hAnsi="Times New Roman" w:cs="Times New Roman"/>
          <w:sz w:val="24"/>
          <w:szCs w:val="24"/>
        </w:rPr>
        <w:t xml:space="preserve"> имеет право на получение части прибыли от использования имущества, находящегося в хозяйственном ведении МУП, остающейся после уплаты налогов и сборов в соответствии с Положением о порядке </w:t>
      </w:r>
      <w:r>
        <w:rPr>
          <w:rFonts w:ascii="Times New Roman" w:hAnsi="Times New Roman" w:cs="Times New Roman"/>
          <w:sz w:val="24"/>
          <w:szCs w:val="24"/>
        </w:rPr>
        <w:t>исчисления и уплаты в бюджет городского округа «город Клинцы Брянской области»</w:t>
      </w:r>
      <w:r w:rsidRPr="00A063B9">
        <w:rPr>
          <w:rFonts w:ascii="Times New Roman" w:hAnsi="Times New Roman" w:cs="Times New Roman"/>
          <w:sz w:val="24"/>
          <w:szCs w:val="24"/>
        </w:rPr>
        <w:t xml:space="preserve"> муниципальными предприятиями части </w:t>
      </w:r>
      <w:r>
        <w:rPr>
          <w:rFonts w:ascii="Times New Roman" w:hAnsi="Times New Roman" w:cs="Times New Roman"/>
          <w:sz w:val="24"/>
          <w:szCs w:val="24"/>
        </w:rPr>
        <w:t xml:space="preserve">чистой </w:t>
      </w:r>
      <w:r w:rsidRPr="00A063B9">
        <w:rPr>
          <w:rFonts w:ascii="Times New Roman" w:hAnsi="Times New Roman" w:cs="Times New Roman"/>
          <w:sz w:val="24"/>
          <w:szCs w:val="24"/>
        </w:rPr>
        <w:t>прибыли, оста</w:t>
      </w:r>
      <w:r>
        <w:rPr>
          <w:rFonts w:ascii="Times New Roman" w:hAnsi="Times New Roman" w:cs="Times New Roman"/>
          <w:sz w:val="24"/>
          <w:szCs w:val="24"/>
        </w:rPr>
        <w:t>вш</w:t>
      </w:r>
      <w:r w:rsidRPr="00A063B9">
        <w:rPr>
          <w:rFonts w:ascii="Times New Roman" w:hAnsi="Times New Roman" w:cs="Times New Roman"/>
          <w:sz w:val="24"/>
          <w:szCs w:val="24"/>
        </w:rPr>
        <w:t xml:space="preserve">ейся после уплаты налогов и иных обязательных платежей, утвержденным </w:t>
      </w:r>
      <w:r>
        <w:rPr>
          <w:rFonts w:ascii="Times New Roman" w:hAnsi="Times New Roman" w:cs="Times New Roman"/>
          <w:sz w:val="24"/>
          <w:szCs w:val="24"/>
        </w:rPr>
        <w:t>Клин</w:t>
      </w:r>
      <w:r w:rsidRPr="00A063B9">
        <w:rPr>
          <w:rFonts w:ascii="Times New Roman" w:hAnsi="Times New Roman" w:cs="Times New Roman"/>
          <w:sz w:val="24"/>
          <w:szCs w:val="24"/>
        </w:rPr>
        <w:t>цовско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A063B9">
        <w:rPr>
          <w:rFonts w:ascii="Times New Roman" w:hAnsi="Times New Roman" w:cs="Times New Roman"/>
          <w:sz w:val="24"/>
          <w:szCs w:val="24"/>
        </w:rPr>
        <w:t xml:space="preserve"> городско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A06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администрацией</w:t>
      </w:r>
      <w:r w:rsidRPr="00A063B9">
        <w:rPr>
          <w:rFonts w:ascii="Times New Roman" w:hAnsi="Times New Roman" w:cs="Times New Roman"/>
          <w:sz w:val="24"/>
          <w:szCs w:val="24"/>
        </w:rPr>
        <w:t>.</w:t>
      </w:r>
    </w:p>
    <w:p w:rsidR="00104FC8" w:rsidRPr="00A063B9" w:rsidRDefault="00104FC8" w:rsidP="00717294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b/>
          <w:bCs/>
          <w:sz w:val="24"/>
          <w:szCs w:val="24"/>
        </w:rPr>
        <w:t>5. УПРАВЛЕНИЕ И РАСПОРЯЖЕНИЕ МУНИЦИПАЛЬНЫМ ИМУЩЕСТВОМ, ЗАКРЕПЛЕННЫМ НА ПРАВЕ ОПЕРАТИВНОГО УПРАВЛЕНИЯ</w:t>
      </w:r>
    </w:p>
    <w:p w:rsidR="00104FC8" w:rsidRPr="00A063B9" w:rsidRDefault="00104FC8" w:rsidP="00AE783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 xml:space="preserve">5.1. Муниципальные </w:t>
      </w:r>
      <w:r>
        <w:rPr>
          <w:rFonts w:ascii="Times New Roman" w:hAnsi="Times New Roman" w:cs="Times New Roman"/>
          <w:sz w:val="24"/>
          <w:szCs w:val="24"/>
        </w:rPr>
        <w:t xml:space="preserve">бюджетные </w:t>
      </w:r>
      <w:r w:rsidRPr="00A063B9">
        <w:rPr>
          <w:rFonts w:ascii="Times New Roman" w:hAnsi="Times New Roman" w:cs="Times New Roman"/>
          <w:sz w:val="24"/>
          <w:szCs w:val="24"/>
        </w:rPr>
        <w:t>учреждения города Клинцы после их создания наделяются имуществом, необходимым ему для осуществления деятельности и достижения целей, установленных Уставом учреждения.</w:t>
      </w:r>
    </w:p>
    <w:p w:rsidR="00104FC8" w:rsidRPr="00A063B9" w:rsidRDefault="00104FC8" w:rsidP="00AE783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5.2. Имущество закрепляется за учреждением на праве оперативного управления.</w:t>
      </w:r>
    </w:p>
    <w:p w:rsidR="00104FC8" w:rsidRPr="00A063B9" w:rsidRDefault="00104FC8" w:rsidP="00AE783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5.3. Основанием для закрепления имущества за учреждением является постановление Клинцовской городской администрации.</w:t>
      </w:r>
    </w:p>
    <w:p w:rsidR="00104FC8" w:rsidRPr="00A063B9" w:rsidRDefault="00104FC8" w:rsidP="00AE783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5.4. На основании постановления Клинцовской городской администрации о передаче имущества в оперативное управление с учреждением заключается договор оперативного управления имуществом в установленной форме.</w:t>
      </w:r>
    </w:p>
    <w:p w:rsidR="00104FC8" w:rsidRDefault="00104FC8" w:rsidP="00AE414D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</w:p>
    <w:p w:rsidR="00104FC8" w:rsidRPr="00A063B9" w:rsidRDefault="00104FC8" w:rsidP="00AE783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5.5. Право оперативного управления в отношении движимого имущества возникает у учреждения с момента передачи ему Клинцовской городской администрации этого имущества, оформляемого актом приема-передачи, в отношении недвижимого имущества - с момента государственной регистрации права оперативного управления.</w:t>
      </w:r>
    </w:p>
    <w:p w:rsidR="00104FC8" w:rsidRPr="00A063B9" w:rsidRDefault="00104FC8" w:rsidP="00AE783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5.6. Продукция и доходы от использования имущества, находящегося в оперативном управлении учреждения, а также имущество, приобретенное им по договору или иным основаниям, поступают в оперативное управление учреждения в порядке, установленном гражданским законодательством и являются собственностью городского округа город Клинцы Брянской области.</w:t>
      </w:r>
    </w:p>
    <w:p w:rsidR="00104FC8" w:rsidRPr="00A063B9" w:rsidRDefault="00104FC8" w:rsidP="00AE783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5.7. Право оперативного управления имуществом прекращается у учреждения в случаях, установленных Гражданским кодексом Российской Федерации, а также в случаях правомерного изъятия имущества у учреждения.</w:t>
      </w:r>
    </w:p>
    <w:p w:rsidR="00104FC8" w:rsidRPr="00A063B9" w:rsidRDefault="00104FC8" w:rsidP="00AE783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 xml:space="preserve">5.8. Учреждение владеет, пользуется и распоряжается имуществом, закрепленным за ним, в пределах, определенных </w:t>
      </w:r>
      <w:r>
        <w:rPr>
          <w:rFonts w:ascii="Times New Roman" w:hAnsi="Times New Roman" w:cs="Times New Roman"/>
          <w:sz w:val="24"/>
          <w:szCs w:val="24"/>
        </w:rPr>
        <w:t xml:space="preserve">гражданским </w:t>
      </w:r>
      <w:r w:rsidRPr="00A063B9">
        <w:rPr>
          <w:rFonts w:ascii="Times New Roman" w:hAnsi="Times New Roman" w:cs="Times New Roman"/>
          <w:sz w:val="24"/>
          <w:szCs w:val="24"/>
        </w:rPr>
        <w:t xml:space="preserve">законодательством, </w:t>
      </w:r>
      <w:r>
        <w:rPr>
          <w:rFonts w:ascii="Times New Roman" w:hAnsi="Times New Roman" w:cs="Times New Roman"/>
          <w:sz w:val="24"/>
          <w:szCs w:val="24"/>
        </w:rPr>
        <w:t xml:space="preserve">иными </w:t>
      </w:r>
      <w:r w:rsidRPr="00A063B9">
        <w:rPr>
          <w:rFonts w:ascii="Times New Roman" w:hAnsi="Times New Roman" w:cs="Times New Roman"/>
          <w:sz w:val="24"/>
          <w:szCs w:val="24"/>
        </w:rPr>
        <w:t>нормативными правовыми актами Клинцовского городского Совета народных депутатов, Клинцовской городской администрации, настоящим Положением, Уставом учреждения и договором.</w:t>
      </w:r>
    </w:p>
    <w:p w:rsidR="00104FC8" w:rsidRPr="00A063B9" w:rsidRDefault="00104FC8" w:rsidP="00AE783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5.9. Учреждение в отношении имущества, переданного ему в оперативное управление, обязано:</w:t>
      </w:r>
    </w:p>
    <w:p w:rsidR="00104FC8" w:rsidRPr="00A063B9" w:rsidRDefault="00104FC8" w:rsidP="00AE783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в соответствии с уставными целями своей деятельности эффективно использовать имущество, закрепленное за ним;</w:t>
      </w:r>
    </w:p>
    <w:p w:rsidR="00104FC8" w:rsidRPr="00A063B9" w:rsidRDefault="00104FC8" w:rsidP="00AE783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обеспечивать его сохранность, содержать, производить его текущий и капитальный ремонт;</w:t>
      </w:r>
    </w:p>
    <w:p w:rsidR="00104FC8" w:rsidRPr="00A063B9" w:rsidRDefault="00104FC8" w:rsidP="00AE783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уплачивать налог на имущество организаций, а также другие налоги и обязательные платежи, установленные действующим законодательством;</w:t>
      </w:r>
    </w:p>
    <w:p w:rsidR="00104FC8" w:rsidRPr="00A063B9" w:rsidRDefault="00104FC8" w:rsidP="00AE783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страховать имущество и организовывать его оценку в случаях, установленных законодательством;</w:t>
      </w:r>
    </w:p>
    <w:p w:rsidR="00104FC8" w:rsidRPr="00A063B9" w:rsidRDefault="00104FC8" w:rsidP="00AE783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 xml:space="preserve">вести учет находящегося у него в оперативном управлении имущества в порядке, установленном </w:t>
      </w:r>
      <w:r>
        <w:rPr>
          <w:rFonts w:ascii="Times New Roman" w:hAnsi="Times New Roman" w:cs="Times New Roman"/>
          <w:sz w:val="24"/>
          <w:szCs w:val="24"/>
        </w:rPr>
        <w:t>Федеральным з</w:t>
      </w:r>
      <w:r w:rsidRPr="00A063B9">
        <w:rPr>
          <w:rFonts w:ascii="Times New Roman" w:hAnsi="Times New Roman" w:cs="Times New Roman"/>
          <w:sz w:val="24"/>
          <w:szCs w:val="24"/>
        </w:rPr>
        <w:t>аконом "О бухгалтерском учете", иными нормативными правовыми актами;</w:t>
      </w:r>
    </w:p>
    <w:p w:rsidR="00104FC8" w:rsidRPr="00A063B9" w:rsidRDefault="00104FC8" w:rsidP="00AE783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ежегодно проводить инвентаризацию имущества;</w:t>
      </w:r>
    </w:p>
    <w:p w:rsidR="00104FC8" w:rsidRPr="00A063B9" w:rsidRDefault="00104FC8" w:rsidP="00AE783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осуществлять иные обязанности, установленные законодательством</w:t>
      </w:r>
      <w:r>
        <w:rPr>
          <w:rFonts w:ascii="Times New Roman" w:hAnsi="Times New Roman" w:cs="Times New Roman"/>
          <w:sz w:val="24"/>
          <w:szCs w:val="24"/>
        </w:rPr>
        <w:t>, регулирующим деятельность муниципальных учреждений</w:t>
      </w:r>
      <w:r w:rsidRPr="00A063B9">
        <w:rPr>
          <w:rFonts w:ascii="Times New Roman" w:hAnsi="Times New Roman" w:cs="Times New Roman"/>
          <w:sz w:val="24"/>
          <w:szCs w:val="24"/>
        </w:rPr>
        <w:t>.</w:t>
      </w:r>
    </w:p>
    <w:p w:rsidR="00104FC8" w:rsidRPr="00A063B9" w:rsidRDefault="00104FC8" w:rsidP="00AE783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 xml:space="preserve">5.10.  Учреждение в порядке, установленном </w:t>
      </w:r>
      <w:r>
        <w:rPr>
          <w:rFonts w:ascii="Times New Roman" w:hAnsi="Times New Roman" w:cs="Times New Roman"/>
          <w:sz w:val="24"/>
          <w:szCs w:val="24"/>
        </w:rPr>
        <w:t>действующим законодательством</w:t>
      </w:r>
      <w:r w:rsidRPr="00A063B9">
        <w:rPr>
          <w:rFonts w:ascii="Times New Roman" w:hAnsi="Times New Roman" w:cs="Times New Roman"/>
          <w:sz w:val="24"/>
          <w:szCs w:val="24"/>
        </w:rPr>
        <w:t>, самостоятельно регистрирует права на объекты недвижимости, переданные ему в оперативное управление.</w:t>
      </w:r>
    </w:p>
    <w:p w:rsidR="00104FC8" w:rsidRDefault="00104FC8" w:rsidP="00AE783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4FC8" w:rsidRDefault="00104FC8" w:rsidP="00AE414D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</w:p>
    <w:p w:rsidR="00104FC8" w:rsidRPr="00A063B9" w:rsidRDefault="00104FC8" w:rsidP="00AE783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 xml:space="preserve">5.11. Учреждение не может отвечать по своим обязательствам имуществом, находящимся у него в оперативном управлении, за исключением случаев, определенных </w:t>
      </w:r>
      <w:r>
        <w:rPr>
          <w:rFonts w:ascii="Times New Roman" w:hAnsi="Times New Roman" w:cs="Times New Roman"/>
          <w:sz w:val="24"/>
          <w:szCs w:val="24"/>
        </w:rPr>
        <w:t>действующим законодательством</w:t>
      </w:r>
      <w:r w:rsidRPr="00A063B9">
        <w:rPr>
          <w:rFonts w:ascii="Times New Roman" w:hAnsi="Times New Roman" w:cs="Times New Roman"/>
          <w:sz w:val="24"/>
          <w:szCs w:val="24"/>
        </w:rPr>
        <w:t>.</w:t>
      </w:r>
    </w:p>
    <w:p w:rsidR="00104FC8" w:rsidRPr="00A063B9" w:rsidRDefault="00104FC8" w:rsidP="00AE783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5.12. Муниципальное учреждение не вправе отчуждать либо иным способом распоряжаться имуществом, закрепленным за ним учредителем, или приобретенным за счет средств, выделенных ему из бюджета городского округа на приобретение такого имущества.</w:t>
      </w:r>
    </w:p>
    <w:p w:rsidR="00104FC8" w:rsidRPr="00A063B9" w:rsidRDefault="00104FC8" w:rsidP="00AE783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5.13. Если в соответствии с учредительными документами учреждению предоставлено право осуществлять приносящую доходы деятельность, то доходы, полученные от такой деятельности, и приобретенное за счет этих доходов имущество поступают в самостоятельное распоряжение учреждения и учитывается на отдельном балансе.</w:t>
      </w:r>
    </w:p>
    <w:p w:rsidR="00104FC8" w:rsidRPr="00A063B9" w:rsidRDefault="00104FC8" w:rsidP="00AE783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 xml:space="preserve">5.14. Муниципальные </w:t>
      </w:r>
      <w:r>
        <w:rPr>
          <w:rFonts w:ascii="Times New Roman" w:hAnsi="Times New Roman" w:cs="Times New Roman"/>
          <w:sz w:val="24"/>
          <w:szCs w:val="24"/>
        </w:rPr>
        <w:t xml:space="preserve">бюджетные </w:t>
      </w:r>
      <w:r w:rsidRPr="00A063B9">
        <w:rPr>
          <w:rFonts w:ascii="Times New Roman" w:hAnsi="Times New Roman" w:cs="Times New Roman"/>
          <w:sz w:val="24"/>
          <w:szCs w:val="24"/>
        </w:rPr>
        <w:t xml:space="preserve">образовательные учреждения в соответствии с </w:t>
      </w:r>
      <w:r>
        <w:rPr>
          <w:rFonts w:ascii="Times New Roman" w:hAnsi="Times New Roman" w:cs="Times New Roman"/>
          <w:sz w:val="24"/>
          <w:szCs w:val="24"/>
        </w:rPr>
        <w:t>гражданским законодательством</w:t>
      </w:r>
      <w:r w:rsidRPr="00A06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063B9">
        <w:rPr>
          <w:rFonts w:ascii="Times New Roman" w:hAnsi="Times New Roman" w:cs="Times New Roman"/>
          <w:sz w:val="24"/>
          <w:szCs w:val="24"/>
        </w:rPr>
        <w:t>ыступа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A063B9">
        <w:rPr>
          <w:rFonts w:ascii="Times New Roman" w:hAnsi="Times New Roman" w:cs="Times New Roman"/>
          <w:sz w:val="24"/>
          <w:szCs w:val="24"/>
        </w:rPr>
        <w:t xml:space="preserve"> в качестве арендодателя имущества, закрепленного за ним на праве оперативного управления.</w:t>
      </w:r>
    </w:p>
    <w:p w:rsidR="00104FC8" w:rsidRPr="00A063B9" w:rsidRDefault="00104FC8" w:rsidP="00AE783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 xml:space="preserve">5.15. В случаях, установленных законодательством, </w:t>
      </w:r>
      <w:r>
        <w:rPr>
          <w:rFonts w:ascii="Times New Roman" w:hAnsi="Times New Roman" w:cs="Times New Roman"/>
          <w:sz w:val="24"/>
          <w:szCs w:val="24"/>
        </w:rPr>
        <w:t xml:space="preserve">регулирующим деятельность образовательных учреждений, </w:t>
      </w:r>
      <w:r w:rsidRPr="00A063B9">
        <w:rPr>
          <w:rFonts w:ascii="Times New Roman" w:hAnsi="Times New Roman" w:cs="Times New Roman"/>
          <w:sz w:val="24"/>
          <w:szCs w:val="24"/>
        </w:rPr>
        <w:t>имущество, закрепленное на праве оперативного управления за муниципальным учреждением, подлежит обязательной оценке и страхованию за счет средств бюджета городского округа.</w:t>
      </w:r>
    </w:p>
    <w:p w:rsidR="00104FC8" w:rsidRPr="00A063B9" w:rsidRDefault="00104FC8" w:rsidP="00AE783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5.1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A063B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Клинцовская городская администрация</w:t>
      </w:r>
      <w:r w:rsidRPr="00A06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63B9">
        <w:rPr>
          <w:rFonts w:ascii="Times New Roman" w:hAnsi="Times New Roman" w:cs="Times New Roman"/>
          <w:sz w:val="24"/>
          <w:szCs w:val="24"/>
        </w:rPr>
        <w:t>прин</w:t>
      </w:r>
      <w:r>
        <w:rPr>
          <w:rFonts w:ascii="Times New Roman" w:hAnsi="Times New Roman" w:cs="Times New Roman"/>
          <w:sz w:val="24"/>
          <w:szCs w:val="24"/>
        </w:rPr>
        <w:t>имает</w:t>
      </w:r>
      <w:r w:rsidRPr="00A063B9">
        <w:rPr>
          <w:rFonts w:ascii="Times New Roman" w:hAnsi="Times New Roman" w:cs="Times New Roman"/>
          <w:sz w:val="24"/>
          <w:szCs w:val="24"/>
        </w:rPr>
        <w:t xml:space="preserve"> решение о</w:t>
      </w:r>
      <w:r>
        <w:rPr>
          <w:rFonts w:ascii="Times New Roman" w:hAnsi="Times New Roman" w:cs="Times New Roman"/>
          <w:sz w:val="24"/>
          <w:szCs w:val="24"/>
        </w:rPr>
        <w:t>б изъятии у</w:t>
      </w:r>
      <w:r w:rsidRPr="00A063B9">
        <w:rPr>
          <w:rFonts w:ascii="Times New Roman" w:hAnsi="Times New Roman" w:cs="Times New Roman"/>
          <w:sz w:val="24"/>
          <w:szCs w:val="24"/>
        </w:rPr>
        <w:t xml:space="preserve"> учреждения излишнего, неиспользуемого либо используемого не по назначению имущества, закрепленного за ним</w:t>
      </w:r>
      <w:r>
        <w:rPr>
          <w:rFonts w:ascii="Times New Roman" w:hAnsi="Times New Roman" w:cs="Times New Roman"/>
          <w:sz w:val="24"/>
          <w:szCs w:val="24"/>
        </w:rPr>
        <w:t>, в случаях, установленных гражданским законодательством</w:t>
      </w:r>
      <w:r w:rsidRPr="00A063B9">
        <w:rPr>
          <w:rFonts w:ascii="Times New Roman" w:hAnsi="Times New Roman" w:cs="Times New Roman"/>
          <w:sz w:val="24"/>
          <w:szCs w:val="24"/>
        </w:rPr>
        <w:t>.</w:t>
      </w:r>
    </w:p>
    <w:p w:rsidR="00104FC8" w:rsidRPr="00A063B9" w:rsidRDefault="00104FC8" w:rsidP="00AE783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5.1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A063B9">
        <w:rPr>
          <w:rFonts w:ascii="Times New Roman" w:hAnsi="Times New Roman" w:cs="Times New Roman"/>
          <w:sz w:val="24"/>
          <w:szCs w:val="24"/>
        </w:rPr>
        <w:t>. Установление в ходе проводимых проверок излишнего, неиспользуемого имущества или фактов использования имущества не по назначению оформляется актом проверки имущества.</w:t>
      </w:r>
    </w:p>
    <w:p w:rsidR="00104FC8" w:rsidRPr="00A063B9" w:rsidRDefault="00104FC8" w:rsidP="00AE783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5.1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063B9">
        <w:rPr>
          <w:rFonts w:ascii="Times New Roman" w:hAnsi="Times New Roman" w:cs="Times New Roman"/>
          <w:sz w:val="24"/>
          <w:szCs w:val="24"/>
        </w:rPr>
        <w:t>. Имущество может быть изъято на основании письменного сообщения учреждения о наличии излишнего и (или) неиспользуемого имущества.</w:t>
      </w:r>
    </w:p>
    <w:p w:rsidR="00104FC8" w:rsidRPr="00A063B9" w:rsidRDefault="00104FC8" w:rsidP="00AE783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A063B9">
        <w:rPr>
          <w:rFonts w:ascii="Times New Roman" w:hAnsi="Times New Roman" w:cs="Times New Roman"/>
          <w:sz w:val="24"/>
          <w:szCs w:val="24"/>
        </w:rPr>
        <w:t xml:space="preserve">. Руководитель и работники учреждения несут установленную </w:t>
      </w:r>
      <w:r>
        <w:rPr>
          <w:rFonts w:ascii="Times New Roman" w:hAnsi="Times New Roman" w:cs="Times New Roman"/>
          <w:sz w:val="24"/>
          <w:szCs w:val="24"/>
        </w:rPr>
        <w:t xml:space="preserve">действующим </w:t>
      </w:r>
      <w:r w:rsidRPr="00A063B9">
        <w:rPr>
          <w:rFonts w:ascii="Times New Roman" w:hAnsi="Times New Roman" w:cs="Times New Roman"/>
          <w:sz w:val="24"/>
          <w:szCs w:val="24"/>
        </w:rPr>
        <w:t>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 и Уставом учреждения </w:t>
      </w:r>
      <w:r w:rsidRPr="00A063B9">
        <w:rPr>
          <w:rFonts w:ascii="Times New Roman" w:hAnsi="Times New Roman" w:cs="Times New Roman"/>
          <w:sz w:val="24"/>
          <w:szCs w:val="24"/>
        </w:rPr>
        <w:t xml:space="preserve"> ответственность за ущерб, причиненный учреждению, в том числе имуществу, закрепленному за учреждением.</w:t>
      </w:r>
    </w:p>
    <w:p w:rsidR="00104FC8" w:rsidRPr="00A063B9" w:rsidRDefault="00104FC8" w:rsidP="00EF270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5.2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063B9">
        <w:rPr>
          <w:rFonts w:ascii="Times New Roman" w:hAnsi="Times New Roman" w:cs="Times New Roman"/>
          <w:sz w:val="24"/>
          <w:szCs w:val="24"/>
        </w:rPr>
        <w:t xml:space="preserve">. Списание имущества, закрепленного за муниципальным учреждением на праве оперативного управления, производится 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настоящим Положением, а также иными нормативными </w:t>
      </w:r>
      <w:r w:rsidRPr="00A063B9">
        <w:rPr>
          <w:rFonts w:ascii="Times New Roman" w:hAnsi="Times New Roman" w:cs="Times New Roman"/>
          <w:sz w:val="24"/>
          <w:szCs w:val="24"/>
        </w:rPr>
        <w:t>правовыми актами, устанавливающими порядок списания осн</w:t>
      </w:r>
      <w:r>
        <w:rPr>
          <w:rFonts w:ascii="Times New Roman" w:hAnsi="Times New Roman" w:cs="Times New Roman"/>
          <w:sz w:val="24"/>
          <w:szCs w:val="24"/>
        </w:rPr>
        <w:t>овных средств</w:t>
      </w:r>
      <w:r w:rsidRPr="00A063B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04FC8" w:rsidRDefault="00104FC8" w:rsidP="00EF270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5.2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A063B9">
        <w:rPr>
          <w:rFonts w:ascii="Times New Roman" w:hAnsi="Times New Roman" w:cs="Times New Roman"/>
          <w:sz w:val="24"/>
          <w:szCs w:val="24"/>
        </w:rPr>
        <w:t xml:space="preserve">. Денежные средства, имущество и другие объекты собственности, переданные МУ физическими и (или) юридическими лицами в форме дара, пожертвования или по завещанию, продукты интеллектуального и творческого труда, являющиеся результатом </w:t>
      </w:r>
    </w:p>
    <w:p w:rsidR="00104FC8" w:rsidRDefault="00104FC8" w:rsidP="00AE414D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</w:p>
    <w:p w:rsidR="00104FC8" w:rsidRPr="00A063B9" w:rsidRDefault="00104FC8" w:rsidP="00EF270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 xml:space="preserve">деятельности МУ, а также доходы от собственной деятельности МУ и приобретенные на эти доходы объекты собственности подлежат обязательному учету и являются муниципальной собственностью городского округа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063B9">
        <w:rPr>
          <w:rFonts w:ascii="Times New Roman" w:hAnsi="Times New Roman" w:cs="Times New Roman"/>
          <w:sz w:val="24"/>
          <w:szCs w:val="24"/>
        </w:rPr>
        <w:t>город Клинцы Брянской области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063B9">
        <w:rPr>
          <w:rFonts w:ascii="Times New Roman" w:hAnsi="Times New Roman" w:cs="Times New Roman"/>
          <w:sz w:val="24"/>
          <w:szCs w:val="24"/>
        </w:rPr>
        <w:t>.</w:t>
      </w:r>
    </w:p>
    <w:p w:rsidR="00104FC8" w:rsidRPr="00A063B9" w:rsidRDefault="00104FC8" w:rsidP="00AE783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5.2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063B9">
        <w:rPr>
          <w:rFonts w:ascii="Times New Roman" w:hAnsi="Times New Roman" w:cs="Times New Roman"/>
          <w:sz w:val="24"/>
          <w:szCs w:val="24"/>
        </w:rPr>
        <w:t>. Контроль за использованием и сохранностью имущества, закрепленного на праве оперативного управления за учреждением, осуществляют Клинцовская городская администрация и Клинцовский городской Совет народных депутатов.</w:t>
      </w:r>
    </w:p>
    <w:p w:rsidR="00104FC8" w:rsidRPr="00A063B9" w:rsidRDefault="00104FC8" w:rsidP="00BC7DE1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b/>
          <w:bCs/>
          <w:sz w:val="24"/>
          <w:szCs w:val="24"/>
        </w:rPr>
        <w:t>6. ПЕРЕДАЧА МУНИЦИПАЛЬНОГО ИМУЩЕСТВА В АРЕНДУ</w:t>
      </w:r>
      <w:r>
        <w:rPr>
          <w:rFonts w:ascii="Times New Roman" w:hAnsi="Times New Roman" w:cs="Times New Roman"/>
          <w:b/>
          <w:bCs/>
          <w:sz w:val="24"/>
          <w:szCs w:val="24"/>
        </w:rPr>
        <w:t>, БЕЗВОЗМЕЗДНОЕ ПОЛЬЗОВАНИЕ</w:t>
      </w:r>
    </w:p>
    <w:p w:rsidR="00104FC8" w:rsidRPr="00A063B9" w:rsidRDefault="00104FC8" w:rsidP="009D4E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6.1. Движимое и недвижимое имущество, находящееся в муниципальной собственности городского округа город Клинцы Брянской области, может быть передано в аренду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063B9">
        <w:rPr>
          <w:rFonts w:ascii="Times New Roman" w:hAnsi="Times New Roman" w:cs="Times New Roman"/>
          <w:sz w:val="24"/>
          <w:szCs w:val="24"/>
        </w:rPr>
        <w:t>безвозмездное пользование в соответствии с Гражданским кодексом Российской Федерации, а также Федеральными Законами от 26.07.2006 № 135-ФЗ «О защите конкуренции», от 21.07.2005 № 115-ФЗ «О концессионных соглашениях» и иными нормативными правовыми актами.</w:t>
      </w:r>
    </w:p>
    <w:p w:rsidR="00104FC8" w:rsidRPr="00A063B9" w:rsidRDefault="00104FC8" w:rsidP="00DF6D5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6.2. Порядок организации и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 муниципального имущества (за исключением земельных участков) осуществляется в соответствии с  Приказом ФАС  от 10 февраля 2010 г. N 67 «О ПОРЯДКЕ ПРОВЕДЕНИЯ КОНКУРСОВ ИЛИ АУКЦИОНОВ  НА ПРАВО ЗАКЛЮЧЕНИЯ ДОГОВОРОВ АРЕНДЫ, ДОГОВОРОВ  БЕЗВОЗМЕЗДНОГО ПОЛЬЗОВАНИЯ, ДОГОВОРОВ ДОВЕРИТЕЛЬНОГО  УПРАВЛЕНИЯ ИМУЩЕСТВОМ, ИНЫХ ДОГОВОРОВ, ПРЕДУСМАТРИВАЮЩИХ 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</w:t>
      </w:r>
      <w:r>
        <w:rPr>
          <w:rFonts w:ascii="Times New Roman" w:hAnsi="Times New Roman" w:cs="Times New Roman"/>
          <w:sz w:val="24"/>
          <w:szCs w:val="24"/>
        </w:rPr>
        <w:t xml:space="preserve"> и действующим законодательством</w:t>
      </w:r>
      <w:r w:rsidRPr="00A063B9">
        <w:rPr>
          <w:rFonts w:ascii="Times New Roman" w:hAnsi="Times New Roman" w:cs="Times New Roman"/>
          <w:sz w:val="24"/>
          <w:szCs w:val="24"/>
        </w:rPr>
        <w:t>.</w:t>
      </w:r>
    </w:p>
    <w:p w:rsidR="00104FC8" w:rsidRPr="00A063B9" w:rsidRDefault="00104FC8" w:rsidP="009D4E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 xml:space="preserve">6.3. Порядок предоставления  в аренду земельных участков, являющихся муниципальной собственностью, а также участков, государственная собственность на которые не разграничена, осуществляется в соответствии с Земельным Кодексом Российской Федерации и иными нормативными правовыми актами. </w:t>
      </w:r>
    </w:p>
    <w:p w:rsidR="00104FC8" w:rsidRPr="00A063B9" w:rsidRDefault="00104FC8" w:rsidP="009D4E82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63B9">
        <w:rPr>
          <w:rFonts w:ascii="Times New Roman" w:hAnsi="Times New Roman" w:cs="Times New Roman"/>
          <w:b/>
          <w:bCs/>
          <w:sz w:val="24"/>
          <w:szCs w:val="24"/>
        </w:rPr>
        <w:t>7. ПРИВАТИЗАЦИЯ МУНИЦИПАЛЬНОГО ИМУЩЕСТВА</w:t>
      </w:r>
    </w:p>
    <w:p w:rsidR="00104FC8" w:rsidRDefault="00104FC8" w:rsidP="009F02C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 xml:space="preserve">7.1. Приватизация муниципального имущества осуществляется в порядке и на условиях, определенных Федеральным законом от 21 декабря 2001 года № 178-ФЗ «О приватизации государственного и муниципального имущества», Гражданским кодексом Российской Федерации, Федеральным законом от 22 июля 2008 года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</w:t>
      </w:r>
    </w:p>
    <w:p w:rsidR="00104FC8" w:rsidRDefault="00104FC8" w:rsidP="00AE414D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</w:p>
    <w:p w:rsidR="00104FC8" w:rsidRPr="00A063B9" w:rsidRDefault="00104FC8" w:rsidP="009F02C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арендуемого субъектами малого и среднего предпринимательства, и о внесении изменений в отдельные законодательные акты Российской Федерации», настоящим Положением и принятыми на их основании иными правовыми актами органов местного самоуправления городского округа город Клинцы Брянской области.</w:t>
      </w:r>
    </w:p>
    <w:p w:rsidR="00104FC8" w:rsidRPr="00A063B9" w:rsidRDefault="00104FC8" w:rsidP="009F02C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7.2. Приватизация муниципального имущества осуществляется в соответствии с утвержденным Клинцовским городским Советом народных депутатов Прогнозным планом  приватизации имущества, находящегося в собственности городского округа город Клинцы Брянской области. Инициатива в проведении приватизации муниципального имущества может исходить от органов местного самоуправления, физических и юридических лиц.</w:t>
      </w:r>
    </w:p>
    <w:p w:rsidR="00104FC8" w:rsidRPr="00A063B9" w:rsidRDefault="00104FC8" w:rsidP="009F02C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7.3. Прогнозный план приватизации ежегодно утверждается решением Клинцовского городского Совета народных депутатов на основании проекта, содержащего основные направления приватизации муниципального имущества и перечень муниципального имущества, подлежащего приватизации в следующем году, разработанного Клинцовской городской администрации.</w:t>
      </w:r>
    </w:p>
    <w:p w:rsidR="00104FC8" w:rsidRPr="00A063B9" w:rsidRDefault="00104FC8" w:rsidP="009F02C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7.4. Стоимость имущества приватизируемых муниципальных предприятий, объектов недвижимости и иного муниципального имущества, подлежащего приватизации, в том числе акций, созданных в процессе приватизации муниципальных унитарных предприятий, открытых акционерных обществ, а также стоимость муниципального имущества, вносимого в качестве вклада в уставные капиталы хозяйственных обществ, определяется в соответствии с законодательством Российской Федерации об оценочной деятельности, если иное не предусмотрено действующим законодательством Российской Федерации.</w:t>
      </w:r>
    </w:p>
    <w:p w:rsidR="00104FC8" w:rsidRPr="00A063B9" w:rsidRDefault="00104FC8" w:rsidP="009F02C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7.5. Все денежные средства, полученные от продажи муниципального имущества, в полном объеме поступают в бюджет  городского округа город Клинцы Брянской области.</w:t>
      </w:r>
    </w:p>
    <w:p w:rsidR="00104FC8" w:rsidRPr="00A063B9" w:rsidRDefault="00104FC8" w:rsidP="00E70326">
      <w:pPr>
        <w:jc w:val="center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b/>
          <w:bCs/>
          <w:sz w:val="24"/>
          <w:szCs w:val="24"/>
        </w:rPr>
        <w:t>8. ДОВЕРИТЕЛЬНОЕ  УПРАВЛЕНИЕ МУНИЦИПАЛЬНЫМ ИМУЩЕСТВОМ</w:t>
      </w:r>
    </w:p>
    <w:p w:rsidR="00104FC8" w:rsidRPr="00A063B9" w:rsidRDefault="00104FC8" w:rsidP="00E70326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 xml:space="preserve">8.1.  В случаях и порядке, установленных законодательством РФ, а также в целях обеспечения надлежащего управления, содержания и эксплуатации, повышения эффективности его использования, муниципальное имущество </w:t>
      </w:r>
      <w:r>
        <w:rPr>
          <w:rFonts w:ascii="Times New Roman" w:hAnsi="Times New Roman" w:cs="Times New Roman"/>
          <w:sz w:val="24"/>
          <w:szCs w:val="24"/>
        </w:rPr>
        <w:t>передается</w:t>
      </w:r>
      <w:r w:rsidRPr="00A063B9">
        <w:rPr>
          <w:rFonts w:ascii="Times New Roman" w:hAnsi="Times New Roman" w:cs="Times New Roman"/>
          <w:sz w:val="24"/>
          <w:szCs w:val="24"/>
        </w:rPr>
        <w:t xml:space="preserve"> в доверительное управление на определенный срок по договору доверительного управления.</w:t>
      </w:r>
    </w:p>
    <w:p w:rsidR="00104FC8" w:rsidRPr="00A063B9" w:rsidRDefault="00104FC8" w:rsidP="00E70326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 xml:space="preserve">8.2. В доверительное  управление </w:t>
      </w:r>
      <w:r>
        <w:rPr>
          <w:rFonts w:ascii="Times New Roman" w:hAnsi="Times New Roman" w:cs="Times New Roman"/>
          <w:sz w:val="24"/>
          <w:szCs w:val="24"/>
        </w:rPr>
        <w:t>передается</w:t>
      </w:r>
      <w:r w:rsidRPr="00A063B9">
        <w:rPr>
          <w:rFonts w:ascii="Times New Roman" w:hAnsi="Times New Roman" w:cs="Times New Roman"/>
          <w:sz w:val="24"/>
          <w:szCs w:val="24"/>
        </w:rPr>
        <w:t xml:space="preserve"> муниципальное имущество,  состоящее в казне муниципального образования, а также акции хозяйственных обществ, принадлежащие муниципальному образованию.</w:t>
      </w:r>
    </w:p>
    <w:p w:rsidR="00104FC8" w:rsidRPr="00A063B9" w:rsidRDefault="00104FC8" w:rsidP="00E70326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8.3. Учредителем доверительного управления муниципальным имуществом от имени муниципальных образований выступает Клинцовская городская администрация.</w:t>
      </w:r>
    </w:p>
    <w:p w:rsidR="00104FC8" w:rsidRDefault="00104FC8" w:rsidP="00E70326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 xml:space="preserve">8.4. Стороной, принимающей муниципальное имущество в доверительное управление, может выступать индивидуальный предприниматель, зарегистрированный  в </w:t>
      </w:r>
    </w:p>
    <w:p w:rsidR="00104FC8" w:rsidRDefault="00104FC8" w:rsidP="00AE414D">
      <w:pPr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</w:p>
    <w:p w:rsidR="00104FC8" w:rsidRPr="00A063B9" w:rsidRDefault="00104FC8" w:rsidP="00E70326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 xml:space="preserve">установленном порядке,   или   коммерческая   организация,   за   исключением муниципальных унитарных предприятий. </w:t>
      </w:r>
    </w:p>
    <w:p w:rsidR="00104FC8" w:rsidRPr="00A063B9" w:rsidRDefault="00104FC8" w:rsidP="00E70326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8.5. Заключение договора доверительного управления производится на конкурсной основе</w:t>
      </w:r>
    </w:p>
    <w:p w:rsidR="00104FC8" w:rsidRPr="00A063B9" w:rsidRDefault="00104FC8" w:rsidP="00E70326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8.6.  Порядок и условия    передачи    в    доверительное    управление муниципального имущества, конкурсная документация  утверждаются Клинцовской городской администрацией.</w:t>
      </w:r>
    </w:p>
    <w:p w:rsidR="00104FC8" w:rsidRPr="00A063B9" w:rsidRDefault="00104FC8" w:rsidP="00E70326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8.7. Назначение доверительного управляющего осуществляется по итогам открытого конкурса на право заключения договора доверительного управления муниципальным имуществом.</w:t>
      </w:r>
    </w:p>
    <w:p w:rsidR="00104FC8" w:rsidRPr="00A063B9" w:rsidRDefault="00104FC8" w:rsidP="006C63FC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8.8. Порядок возмещения расходов доверительного управляющего устанавливается Клинцовской городской администрацией в соответствии с действующим законодательством и нормативными правовыми актами органов местного самоуправления городского округа город Клинцы Брянской области.</w:t>
      </w:r>
    </w:p>
    <w:p w:rsidR="00104FC8" w:rsidRPr="00A063B9" w:rsidRDefault="00104FC8" w:rsidP="008942E9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b/>
          <w:bCs/>
          <w:sz w:val="24"/>
          <w:szCs w:val="24"/>
        </w:rPr>
        <w:t>9. ЗАЛОГ  МУНИЦИПАЛЬНОГО ИМУЩЕСТВА</w:t>
      </w:r>
    </w:p>
    <w:p w:rsidR="00104FC8" w:rsidRPr="00A063B9" w:rsidRDefault="00104FC8" w:rsidP="006C63F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9.1. Муниципальное имущество может быть передано в залог в порядке, установленном законодательством Российской Федерации и  нормативными правовыми актами органов местного самоуправления городского округа «город Клинцы Брянской области».</w:t>
      </w:r>
    </w:p>
    <w:p w:rsidR="00104FC8" w:rsidRPr="00A063B9" w:rsidRDefault="00104FC8" w:rsidP="006C63F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9.2. Порядок оформления передачи имущества городского округа «город Клинцы Брянской области» в залог и согласования залоговых сделок с имуществом, закрепленным за унитарными предприятиями на праве хозяйственного ведения, определяется Клинцовской городской администрацией.</w:t>
      </w:r>
    </w:p>
    <w:p w:rsidR="00104FC8" w:rsidRPr="00A063B9" w:rsidRDefault="00104FC8" w:rsidP="006C63F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9.3. Перечень объектов муниципальной собственности, обеспечивающих муниципальные гарантии по договорам залога, вносится Клинцовской городской администра</w:t>
      </w:r>
      <w:r>
        <w:rPr>
          <w:rFonts w:ascii="Times New Roman" w:hAnsi="Times New Roman" w:cs="Times New Roman"/>
          <w:sz w:val="24"/>
          <w:szCs w:val="24"/>
        </w:rPr>
        <w:t>ц</w:t>
      </w:r>
      <w:r w:rsidRPr="00A063B9">
        <w:rPr>
          <w:rFonts w:ascii="Times New Roman" w:hAnsi="Times New Roman" w:cs="Times New Roman"/>
          <w:sz w:val="24"/>
          <w:szCs w:val="24"/>
        </w:rPr>
        <w:t xml:space="preserve">ией на утверждение Клинцовского городского Совета народных депутатов. </w:t>
      </w:r>
    </w:p>
    <w:p w:rsidR="00104FC8" w:rsidRPr="00A063B9" w:rsidRDefault="00104FC8" w:rsidP="006C63F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9.4. В состав залогового фонда  могут включаться:</w:t>
      </w:r>
    </w:p>
    <w:p w:rsidR="00104FC8" w:rsidRPr="00A063B9" w:rsidRDefault="00104FC8" w:rsidP="006C63F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1) ценные бумаги, принадлежащие городскому округу «город Клинцы Брянской области»;</w:t>
      </w:r>
    </w:p>
    <w:p w:rsidR="00104FC8" w:rsidRPr="00A063B9" w:rsidRDefault="00104FC8" w:rsidP="006C63F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2) муниципальные предприятия как имущественные комплексы;</w:t>
      </w:r>
    </w:p>
    <w:p w:rsidR="00104FC8" w:rsidRPr="00A063B9" w:rsidRDefault="00104FC8" w:rsidP="006C63F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3) объекты недвижимого имущества и иное имущество.</w:t>
      </w:r>
    </w:p>
    <w:p w:rsidR="00104FC8" w:rsidRPr="00A063B9" w:rsidRDefault="00104FC8" w:rsidP="006C63F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063B9">
        <w:rPr>
          <w:rFonts w:ascii="Times New Roman" w:hAnsi="Times New Roman" w:cs="Times New Roman"/>
          <w:sz w:val="24"/>
          <w:szCs w:val="24"/>
        </w:rPr>
        <w:t>. Залогодателем от имени городского округа «город Клинцы Брянской области» выступает Клинцовская городская администрация. Учет залоговых сделок, контроль над целевым использованием предоставляемых под залог кредитных ресурсов, полнотой и своевременностью их возврата осуществляет Клинцовской городской администрация.</w:t>
      </w:r>
    </w:p>
    <w:p w:rsidR="00104FC8" w:rsidRPr="00A063B9" w:rsidRDefault="00104FC8" w:rsidP="00AE414D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</w:p>
    <w:p w:rsidR="00104FC8" w:rsidRPr="00A063B9" w:rsidRDefault="00104FC8" w:rsidP="003013E2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63B9">
        <w:rPr>
          <w:rFonts w:ascii="Times New Roman" w:hAnsi="Times New Roman" w:cs="Times New Roman"/>
          <w:b/>
          <w:bCs/>
          <w:sz w:val="24"/>
          <w:szCs w:val="24"/>
        </w:rPr>
        <w:t>10. КОНЦЕССИОННЫЕ  СОГЛАШЕНИЯ</w:t>
      </w:r>
    </w:p>
    <w:p w:rsidR="00104FC8" w:rsidRPr="00A063B9" w:rsidRDefault="00104FC8" w:rsidP="003013E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10.1. В целях обеспечения эффективного использования муниципального имущества, привлечения инвестиций в экономику городского округа «город Клинцы Брянской области», повышения качества товаров, работ и услуг, предоставляемых потребителям, муниципальное имущество может использоваться на условиях концессионных соглашений.</w:t>
      </w:r>
    </w:p>
    <w:p w:rsidR="00104FC8" w:rsidRPr="00A063B9" w:rsidRDefault="00104FC8" w:rsidP="003013E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10.2. Порядок и условия использования муниципального имущества на условиях концессионного соглашения определяются в соответствии с законодательством РФ.</w:t>
      </w:r>
    </w:p>
    <w:p w:rsidR="00104FC8" w:rsidRPr="00A063B9" w:rsidRDefault="00104FC8" w:rsidP="00077A7D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b/>
          <w:bCs/>
          <w:sz w:val="24"/>
          <w:szCs w:val="24"/>
        </w:rPr>
        <w:t>11. ИНЫЕ  ФОРМЫ  УПРАВЛЕНИЯ  И  РАСПОРЯЖЕНИЯ  МУНИЦИПАЛЬНЫМ ИМУЩЕСТВОМ</w:t>
      </w:r>
    </w:p>
    <w:p w:rsidR="00104FC8" w:rsidRPr="00A063B9" w:rsidRDefault="00104FC8" w:rsidP="009D4E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11.1. Условия и порядок передачи муниципальной собственности в пользование в иной форме, распоряжения ею иными способами (вклад, ипотека, сервитут, мена) регулируются действующим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 РФ и Брянской области</w:t>
      </w:r>
      <w:r w:rsidRPr="00A063B9">
        <w:rPr>
          <w:rFonts w:ascii="Times New Roman" w:hAnsi="Times New Roman" w:cs="Times New Roman"/>
          <w:sz w:val="24"/>
          <w:szCs w:val="24"/>
        </w:rPr>
        <w:t>.</w:t>
      </w:r>
    </w:p>
    <w:p w:rsidR="00104FC8" w:rsidRPr="00A063B9" w:rsidRDefault="00104FC8" w:rsidP="009D4E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11.2. Постановка на учет и принятие в муниципальную собственность бесхозяйного имущества, расположенного на территории города Клинцы, которое не имеет собственника или собственник которого неизвестен, либо имущества, от права собственности на которое собственник отказался, осуществляются в соответствии с действующим законодательством.</w:t>
      </w:r>
    </w:p>
    <w:p w:rsidR="00104FC8" w:rsidRPr="00A063B9" w:rsidRDefault="00104FC8" w:rsidP="009D4E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11.3. Имущество, переданное городскому округу город Клинцы Брянской области в порядке наследования (по завещанию или по закону), принимает Клинцовская городская администрация на основании свидетельства, выданного нотариатом.</w:t>
      </w:r>
    </w:p>
    <w:p w:rsidR="00104FC8" w:rsidRPr="00A063B9" w:rsidRDefault="00104FC8" w:rsidP="009D4E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11.4. Передача на хранение имущества, находящегося в муниципальной казне, осуществляется по договору хранения.</w:t>
      </w:r>
    </w:p>
    <w:p w:rsidR="00104FC8" w:rsidRPr="00A063B9" w:rsidRDefault="00104FC8" w:rsidP="005340F3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63B9">
        <w:rPr>
          <w:rFonts w:ascii="Times New Roman" w:hAnsi="Times New Roman" w:cs="Times New Roman"/>
          <w:b/>
          <w:bCs/>
          <w:sz w:val="24"/>
          <w:szCs w:val="24"/>
        </w:rPr>
        <w:t>12.  ПОРЯДОК  СПИСАНИЯ  МУНИЦИПАЛЬНОГО ИМУЩЕСТВА</w:t>
      </w:r>
    </w:p>
    <w:p w:rsidR="00104FC8" w:rsidRPr="00A063B9" w:rsidRDefault="00104FC8" w:rsidP="007C53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12.1. Муниципальное имущество, закрепленное на праве хозяйственного ведения за муниципальными унитарными предприятиями и оперативного управления за муниципальными учреждениями, а также имущество, составляющее муниципальную казну, списывается с баланса по следующим основаниям:</w:t>
      </w:r>
    </w:p>
    <w:p w:rsidR="00104FC8" w:rsidRPr="00A063B9" w:rsidRDefault="00104FC8" w:rsidP="007C53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- пришедшее в негодность вследствие морального или физического износа, стихийных бедствий и иной чрезвычайной ситуации;</w:t>
      </w:r>
    </w:p>
    <w:p w:rsidR="00104FC8" w:rsidRPr="00A063B9" w:rsidRDefault="00104FC8" w:rsidP="007C53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- ликвидация по аварии;</w:t>
      </w:r>
    </w:p>
    <w:p w:rsidR="00104FC8" w:rsidRPr="00A063B9" w:rsidRDefault="00104FC8" w:rsidP="007C53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- хищение или уничтожение имущества;</w:t>
      </w:r>
    </w:p>
    <w:p w:rsidR="00104FC8" w:rsidRPr="00A063B9" w:rsidRDefault="00104FC8" w:rsidP="007C53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- нецелесообразность его восстановления (ремонта, реконструкции, модернизации), подтвержденная соответствующим заключением или экспертизой.</w:t>
      </w:r>
    </w:p>
    <w:p w:rsidR="00104FC8" w:rsidRDefault="00104FC8" w:rsidP="007C53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4FC8" w:rsidRDefault="00104FC8" w:rsidP="00AE414D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</w:p>
    <w:p w:rsidR="00104FC8" w:rsidRPr="00A063B9" w:rsidRDefault="00104FC8" w:rsidP="007C53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12.2. Объекты муниципального имущества подлежат списанию лишь в тех случаях, когда восстановить их невозможно или экономически нецелесообразно. Начисленный износ в размере 100 процентов стоимости на объекты, которые пригодны для дальнейшей эксплуатации, не может служить основанием для списания их по причине полного износа.</w:t>
      </w:r>
    </w:p>
    <w:p w:rsidR="00104FC8" w:rsidRPr="00A063B9" w:rsidRDefault="00104FC8" w:rsidP="007C53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12.3. Муниципальное имущество, переданное в хозяйственное ведение, оперативное управление, в аренду (безвозмездное пользование) и др., списывается при обращении в установленном ниже порядке.</w:t>
      </w:r>
    </w:p>
    <w:p w:rsidR="00104FC8" w:rsidRPr="00A063B9" w:rsidRDefault="00104FC8" w:rsidP="007C53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 xml:space="preserve">12.4. Для списания объектов недвижимого имущества руководители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муниципальных унитарных </w:t>
      </w:r>
      <w:r w:rsidRPr="00A063B9">
        <w:rPr>
          <w:rFonts w:ascii="Times New Roman" w:hAnsi="Times New Roman" w:cs="Times New Roman"/>
          <w:sz w:val="24"/>
          <w:szCs w:val="24"/>
        </w:rPr>
        <w:t xml:space="preserve">предприятий 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A063B9">
        <w:rPr>
          <w:rFonts w:ascii="Times New Roman" w:hAnsi="Times New Roman" w:cs="Times New Roman"/>
          <w:sz w:val="24"/>
          <w:szCs w:val="24"/>
        </w:rPr>
        <w:t>учреждений направляют в Клинцовскую городскую администрацию следующие документы:</w:t>
      </w:r>
    </w:p>
    <w:p w:rsidR="00104FC8" w:rsidRPr="00A063B9" w:rsidRDefault="00104FC8" w:rsidP="007C53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- письменное обращение с мотивированной просьбой о списании недвижимого имущества на имя главы администрации, с указанием инвентарного номера, балансовой, остаточной стоимостей и других характеристик;</w:t>
      </w:r>
    </w:p>
    <w:p w:rsidR="00104FC8" w:rsidRPr="00A063B9" w:rsidRDefault="00104FC8" w:rsidP="007C53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- копия приказа руководителя организации о создании комиссии по списанию муниципального имущества;</w:t>
      </w:r>
    </w:p>
    <w:p w:rsidR="00104FC8" w:rsidRPr="00A063B9" w:rsidRDefault="00104FC8" w:rsidP="007C53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- акт о списании недвижимого имущества;</w:t>
      </w:r>
    </w:p>
    <w:p w:rsidR="00104FC8" w:rsidRPr="00A063B9" w:rsidRDefault="00104FC8" w:rsidP="007C53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- технический паспорт на объект недвижимости (при его наличии);</w:t>
      </w:r>
    </w:p>
    <w:p w:rsidR="00104FC8" w:rsidRPr="00A063B9" w:rsidRDefault="00104FC8" w:rsidP="007C53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- правоустанавливающий документ на земельный участок (при его наличии);</w:t>
      </w:r>
    </w:p>
    <w:p w:rsidR="00104FC8" w:rsidRPr="00A063B9" w:rsidRDefault="00104FC8" w:rsidP="007C53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- заключение (отчет) о техническом состоянии объекта недвижимого имущества специализированной организации (независимая экспертиза) о неисправимых дефектах и невозможности дальнейшей эксплуатации имущества.</w:t>
      </w:r>
    </w:p>
    <w:p w:rsidR="00104FC8" w:rsidRPr="00A063B9" w:rsidRDefault="00104FC8" w:rsidP="007C53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 xml:space="preserve">12.5. Для списания автотранспортных средств руководители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муниципальных унитарных </w:t>
      </w:r>
      <w:r w:rsidRPr="00A063B9">
        <w:rPr>
          <w:rFonts w:ascii="Times New Roman" w:hAnsi="Times New Roman" w:cs="Times New Roman"/>
          <w:sz w:val="24"/>
          <w:szCs w:val="24"/>
        </w:rPr>
        <w:t xml:space="preserve">предприятий 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A063B9">
        <w:rPr>
          <w:rFonts w:ascii="Times New Roman" w:hAnsi="Times New Roman" w:cs="Times New Roman"/>
          <w:sz w:val="24"/>
          <w:szCs w:val="24"/>
        </w:rPr>
        <w:t xml:space="preserve">учреждений направляют в </w:t>
      </w:r>
      <w:r>
        <w:rPr>
          <w:rFonts w:ascii="Times New Roman" w:hAnsi="Times New Roman" w:cs="Times New Roman"/>
          <w:sz w:val="24"/>
          <w:szCs w:val="24"/>
        </w:rPr>
        <w:t xml:space="preserve">Клинцовскую городскую </w:t>
      </w:r>
      <w:r w:rsidRPr="00A063B9">
        <w:rPr>
          <w:rFonts w:ascii="Times New Roman" w:hAnsi="Times New Roman" w:cs="Times New Roman"/>
          <w:sz w:val="24"/>
          <w:szCs w:val="24"/>
        </w:rPr>
        <w:t>администрацию следующие документы:</w:t>
      </w:r>
    </w:p>
    <w:p w:rsidR="00104FC8" w:rsidRPr="00A063B9" w:rsidRDefault="00104FC8" w:rsidP="007C53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 xml:space="preserve">- письменное обращение с мотивированной просьбой о списании автотранспортных средств на имя главы </w:t>
      </w:r>
      <w:r>
        <w:rPr>
          <w:rFonts w:ascii="Times New Roman" w:hAnsi="Times New Roman" w:cs="Times New Roman"/>
          <w:sz w:val="24"/>
          <w:szCs w:val="24"/>
        </w:rPr>
        <w:t xml:space="preserve">Клинцовской городской </w:t>
      </w:r>
      <w:r w:rsidRPr="00A063B9">
        <w:rPr>
          <w:rFonts w:ascii="Times New Roman" w:hAnsi="Times New Roman" w:cs="Times New Roman"/>
          <w:sz w:val="24"/>
          <w:szCs w:val="24"/>
        </w:rPr>
        <w:t>администрации, с указанием инвентарного номера, балансовой, остаточной стоимостей;</w:t>
      </w:r>
    </w:p>
    <w:p w:rsidR="00104FC8" w:rsidRPr="00A063B9" w:rsidRDefault="00104FC8" w:rsidP="007C53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- копия приказа руководителя организации о создании комиссии по списанию муниципального имущества;</w:t>
      </w:r>
    </w:p>
    <w:p w:rsidR="00104FC8" w:rsidRPr="00A063B9" w:rsidRDefault="00104FC8" w:rsidP="007C53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- акт о списании автотранспортного средства;</w:t>
      </w:r>
    </w:p>
    <w:p w:rsidR="00104FC8" w:rsidRPr="00A063B9" w:rsidRDefault="00104FC8" w:rsidP="007C53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- паспорт транспортного средства (заверенная организацией копия);</w:t>
      </w:r>
    </w:p>
    <w:p w:rsidR="00104FC8" w:rsidRPr="00A063B9" w:rsidRDefault="00104FC8" w:rsidP="007C53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- заключение (отчет) о техническом состоянии автотранспортного средства специализированной организации (независимая экспертиза) о неисправимых дефектах и невозможности дальнейшей эксплуатации имущества.</w:t>
      </w:r>
    </w:p>
    <w:p w:rsidR="00104FC8" w:rsidRDefault="00104FC8" w:rsidP="00AE414D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</w:p>
    <w:p w:rsidR="00104FC8" w:rsidRPr="00A063B9" w:rsidRDefault="00104FC8" w:rsidP="007C53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 xml:space="preserve">12.6. Для списания сложной бытовой техники и бытовой радиоэлектронной аппаратуры руководители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муниципальных унитарных </w:t>
      </w:r>
      <w:r w:rsidRPr="00A063B9">
        <w:rPr>
          <w:rFonts w:ascii="Times New Roman" w:hAnsi="Times New Roman" w:cs="Times New Roman"/>
          <w:sz w:val="24"/>
          <w:szCs w:val="24"/>
        </w:rPr>
        <w:t xml:space="preserve">предприятий 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A063B9">
        <w:rPr>
          <w:rFonts w:ascii="Times New Roman" w:hAnsi="Times New Roman" w:cs="Times New Roman"/>
          <w:sz w:val="24"/>
          <w:szCs w:val="24"/>
        </w:rPr>
        <w:t xml:space="preserve">учреждений направляют в </w:t>
      </w:r>
      <w:r>
        <w:rPr>
          <w:rFonts w:ascii="Times New Roman" w:hAnsi="Times New Roman" w:cs="Times New Roman"/>
          <w:sz w:val="24"/>
          <w:szCs w:val="24"/>
        </w:rPr>
        <w:t xml:space="preserve">Клинцовскую городскую </w:t>
      </w:r>
      <w:r w:rsidRPr="00A063B9">
        <w:rPr>
          <w:rFonts w:ascii="Times New Roman" w:hAnsi="Times New Roman" w:cs="Times New Roman"/>
          <w:sz w:val="24"/>
          <w:szCs w:val="24"/>
        </w:rPr>
        <w:t>администрацию следующие документы:</w:t>
      </w:r>
    </w:p>
    <w:p w:rsidR="00104FC8" w:rsidRPr="00A063B9" w:rsidRDefault="00104FC8" w:rsidP="007C53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 xml:space="preserve">- письменное обращение с мотивированной просьбой о списании сложной бытовой техники и бытовой радиоэлектронной аппаратуры на имя главы </w:t>
      </w:r>
      <w:r>
        <w:rPr>
          <w:rFonts w:ascii="Times New Roman" w:hAnsi="Times New Roman" w:cs="Times New Roman"/>
          <w:sz w:val="24"/>
          <w:szCs w:val="24"/>
        </w:rPr>
        <w:t xml:space="preserve">Клинцовской городской </w:t>
      </w:r>
      <w:r w:rsidRPr="00A063B9">
        <w:rPr>
          <w:rFonts w:ascii="Times New Roman" w:hAnsi="Times New Roman" w:cs="Times New Roman"/>
          <w:sz w:val="24"/>
          <w:szCs w:val="24"/>
        </w:rPr>
        <w:t>администрации, с указанием инвентарного номера, балансовой, остаточной стоимостей и других характеристик;</w:t>
      </w:r>
    </w:p>
    <w:p w:rsidR="00104FC8" w:rsidRPr="00A063B9" w:rsidRDefault="00104FC8" w:rsidP="007C53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- копия приказа руководителя организации о создании комиссии по списанию муниципального имущества;</w:t>
      </w:r>
    </w:p>
    <w:p w:rsidR="00104FC8" w:rsidRPr="00A063B9" w:rsidRDefault="00104FC8" w:rsidP="007C53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- акт о списании сложной бытовой техники и бытовой радиоэлектронной аппаратуры;</w:t>
      </w:r>
    </w:p>
    <w:p w:rsidR="00104FC8" w:rsidRPr="00A063B9" w:rsidRDefault="00104FC8" w:rsidP="007C53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- заключение о техническом состоянии объекта (дефектный акт) составляется специалистами специализированных организаций, оказывающих услуги по ремонту и обслуживанию соответствующего оборудования. Заключение о техническом состоянии (дефектный акт) должно содержать следующие реквизиты: дату проведения осмотра, подробное описание объекта с указанием его заводского и (или) инвентарного номера, наименование балансодержателя объекта, реквизиты организации, выдавшей техническое заключение (дефектный акт).</w:t>
      </w:r>
    </w:p>
    <w:p w:rsidR="00104FC8" w:rsidRPr="00A063B9" w:rsidRDefault="00104FC8" w:rsidP="007C53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 xml:space="preserve">12.7. Для списания компьютерной техники, оргтехники руководители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муниципальных унитарных </w:t>
      </w:r>
      <w:r w:rsidRPr="00A063B9">
        <w:rPr>
          <w:rFonts w:ascii="Times New Roman" w:hAnsi="Times New Roman" w:cs="Times New Roman"/>
          <w:sz w:val="24"/>
          <w:szCs w:val="24"/>
        </w:rPr>
        <w:t xml:space="preserve">предприятий 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A063B9">
        <w:rPr>
          <w:rFonts w:ascii="Times New Roman" w:hAnsi="Times New Roman" w:cs="Times New Roman"/>
          <w:sz w:val="24"/>
          <w:szCs w:val="24"/>
        </w:rPr>
        <w:t xml:space="preserve">учреждений направляют в </w:t>
      </w:r>
      <w:r>
        <w:rPr>
          <w:rFonts w:ascii="Times New Roman" w:hAnsi="Times New Roman" w:cs="Times New Roman"/>
          <w:sz w:val="24"/>
          <w:szCs w:val="24"/>
        </w:rPr>
        <w:t xml:space="preserve">Клинцовскую городскую </w:t>
      </w:r>
      <w:r w:rsidRPr="00A063B9">
        <w:rPr>
          <w:rFonts w:ascii="Times New Roman" w:hAnsi="Times New Roman" w:cs="Times New Roman"/>
          <w:sz w:val="24"/>
          <w:szCs w:val="24"/>
        </w:rPr>
        <w:t>администрацию следующие документы:</w:t>
      </w:r>
    </w:p>
    <w:p w:rsidR="00104FC8" w:rsidRPr="00A063B9" w:rsidRDefault="00104FC8" w:rsidP="007C53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 xml:space="preserve">- письменное обращение с мотивированной просьбой о списании компьютерной техники, оргтехники на имя главы </w:t>
      </w:r>
      <w:r>
        <w:rPr>
          <w:rFonts w:ascii="Times New Roman" w:hAnsi="Times New Roman" w:cs="Times New Roman"/>
          <w:sz w:val="24"/>
          <w:szCs w:val="24"/>
        </w:rPr>
        <w:t xml:space="preserve">Клинцовской городской </w:t>
      </w:r>
      <w:r w:rsidRPr="00A063B9">
        <w:rPr>
          <w:rFonts w:ascii="Times New Roman" w:hAnsi="Times New Roman" w:cs="Times New Roman"/>
          <w:sz w:val="24"/>
          <w:szCs w:val="24"/>
        </w:rPr>
        <w:t>администрации, с указанием инвентарного номера, балансовой, остаточной стоимостей и других характеристик;</w:t>
      </w:r>
    </w:p>
    <w:p w:rsidR="00104FC8" w:rsidRPr="00A063B9" w:rsidRDefault="00104FC8" w:rsidP="007C53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- копия приказа руководителя организации о создании комиссии по списанию муниципального имущества;</w:t>
      </w:r>
    </w:p>
    <w:p w:rsidR="00104FC8" w:rsidRPr="00A063B9" w:rsidRDefault="00104FC8" w:rsidP="007C53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- акты о списании компьютерной техники, оргтехники;</w:t>
      </w:r>
    </w:p>
    <w:p w:rsidR="00104FC8" w:rsidRPr="00A063B9" w:rsidRDefault="00104FC8" w:rsidP="007C53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- заключение о техническом состоянии объекта (дефектный акт) составляется специалистами специализированных организаций, оказывающих услуги по ремонту и обслуживанию соответствующего оборудования. Заключение о техническом состоянии (дефектный акт) должно содержать следующие реквизиты: дату проведения осмотра, подробное описание объекта с указанием его заводского и (или) инвентарного номера, наименование балансодержателя объекта, реквизиты организации, выдавшей техническое заключение (дефектный акт).</w:t>
      </w:r>
    </w:p>
    <w:p w:rsidR="00104FC8" w:rsidRPr="00A063B9" w:rsidRDefault="00104FC8" w:rsidP="007C53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 xml:space="preserve">12.8. Для списания прочих основных средств руководители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муниципальных унитарных </w:t>
      </w:r>
      <w:r w:rsidRPr="00A063B9">
        <w:rPr>
          <w:rFonts w:ascii="Times New Roman" w:hAnsi="Times New Roman" w:cs="Times New Roman"/>
          <w:sz w:val="24"/>
          <w:szCs w:val="24"/>
        </w:rPr>
        <w:t xml:space="preserve">предприятий 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A063B9">
        <w:rPr>
          <w:rFonts w:ascii="Times New Roman" w:hAnsi="Times New Roman" w:cs="Times New Roman"/>
          <w:sz w:val="24"/>
          <w:szCs w:val="24"/>
        </w:rPr>
        <w:t xml:space="preserve">учреждений направляют в </w:t>
      </w:r>
      <w:r>
        <w:rPr>
          <w:rFonts w:ascii="Times New Roman" w:hAnsi="Times New Roman" w:cs="Times New Roman"/>
          <w:sz w:val="24"/>
          <w:szCs w:val="24"/>
        </w:rPr>
        <w:t xml:space="preserve">Клинцовскую городскую </w:t>
      </w:r>
      <w:r w:rsidRPr="00A063B9">
        <w:rPr>
          <w:rFonts w:ascii="Times New Roman" w:hAnsi="Times New Roman" w:cs="Times New Roman"/>
          <w:sz w:val="24"/>
          <w:szCs w:val="24"/>
        </w:rPr>
        <w:t>администрацию следующие документы:</w:t>
      </w:r>
    </w:p>
    <w:p w:rsidR="00104FC8" w:rsidRDefault="00104FC8" w:rsidP="00AE414D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</w:p>
    <w:p w:rsidR="00104FC8" w:rsidRPr="00A063B9" w:rsidRDefault="00104FC8" w:rsidP="007C53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- сопроводительное письмо, подписанное руководителем предприятия, учреждения;</w:t>
      </w:r>
    </w:p>
    <w:p w:rsidR="00104FC8" w:rsidRPr="00A063B9" w:rsidRDefault="00104FC8" w:rsidP="007C53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- копия приказа руководителя организации о создании комиссии по списанию муниципального имущества;</w:t>
      </w:r>
    </w:p>
    <w:p w:rsidR="00104FC8" w:rsidRPr="00A063B9" w:rsidRDefault="00104FC8" w:rsidP="007C53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- акты о списании прочих основных средств.</w:t>
      </w:r>
    </w:p>
    <w:p w:rsidR="00104FC8" w:rsidRPr="00A063B9" w:rsidRDefault="00104FC8" w:rsidP="007C53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12.9. Списание муниципального имущества, а также разборка, демонтаж, ликвидация (снос) без согласия Клинцовской городской администрации, которое дается в форме постановления (распоряжения), не допускается.</w:t>
      </w:r>
    </w:p>
    <w:p w:rsidR="00104FC8" w:rsidRPr="00A063B9" w:rsidRDefault="00104FC8" w:rsidP="007C53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12.10. В случае если представленные предприятием, учреждением документы содержат недостоверную и (или) неполную информацию о предлагаемых к списанию объектах, администрация отказ</w:t>
      </w:r>
      <w:r>
        <w:rPr>
          <w:rFonts w:ascii="Times New Roman" w:hAnsi="Times New Roman" w:cs="Times New Roman"/>
          <w:sz w:val="24"/>
          <w:szCs w:val="24"/>
        </w:rPr>
        <w:t>ывает</w:t>
      </w:r>
      <w:r w:rsidRPr="00A063B9">
        <w:rPr>
          <w:rFonts w:ascii="Times New Roman" w:hAnsi="Times New Roman" w:cs="Times New Roman"/>
          <w:sz w:val="24"/>
          <w:szCs w:val="24"/>
        </w:rPr>
        <w:t xml:space="preserve"> в списании до приведения документов в соответствие с требованиями действующего законодательства РФ и настоящего Положения.</w:t>
      </w:r>
    </w:p>
    <w:p w:rsidR="00104FC8" w:rsidRPr="00A063B9" w:rsidRDefault="00104FC8" w:rsidP="007C53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 xml:space="preserve">12.11. </w:t>
      </w:r>
      <w:r>
        <w:rPr>
          <w:rFonts w:ascii="Times New Roman" w:hAnsi="Times New Roman" w:cs="Times New Roman"/>
          <w:sz w:val="24"/>
          <w:szCs w:val="24"/>
        </w:rPr>
        <w:t>Клинцовская городская а</w:t>
      </w:r>
      <w:r w:rsidRPr="00A063B9">
        <w:rPr>
          <w:rFonts w:ascii="Times New Roman" w:hAnsi="Times New Roman" w:cs="Times New Roman"/>
          <w:sz w:val="24"/>
          <w:szCs w:val="24"/>
        </w:rPr>
        <w:t xml:space="preserve">дминистрация в течение 30 дней с момента представления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муниципальным унитарным </w:t>
      </w:r>
      <w:r w:rsidRPr="00A063B9">
        <w:rPr>
          <w:rFonts w:ascii="Times New Roman" w:hAnsi="Times New Roman" w:cs="Times New Roman"/>
          <w:sz w:val="24"/>
          <w:szCs w:val="24"/>
        </w:rPr>
        <w:t>предприяти</w:t>
      </w:r>
      <w:r>
        <w:rPr>
          <w:rFonts w:ascii="Times New Roman" w:hAnsi="Times New Roman" w:cs="Times New Roman"/>
          <w:sz w:val="24"/>
          <w:szCs w:val="24"/>
        </w:rPr>
        <w:t>ем,</w:t>
      </w:r>
      <w:r w:rsidRPr="00A063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муниципальным </w:t>
      </w:r>
      <w:r w:rsidRPr="00A063B9">
        <w:rPr>
          <w:rFonts w:ascii="Times New Roman" w:hAnsi="Times New Roman" w:cs="Times New Roman"/>
          <w:sz w:val="24"/>
          <w:szCs w:val="24"/>
        </w:rPr>
        <w:t>учреждени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A063B9">
        <w:rPr>
          <w:rFonts w:ascii="Times New Roman" w:hAnsi="Times New Roman" w:cs="Times New Roman"/>
          <w:sz w:val="24"/>
          <w:szCs w:val="24"/>
        </w:rPr>
        <w:t xml:space="preserve"> всех необходимых документов дает согласие на списание муниципального имущества в форме постановления (распоряжения) администрации.</w:t>
      </w:r>
    </w:p>
    <w:p w:rsidR="00104FC8" w:rsidRPr="00A063B9" w:rsidRDefault="00104FC8" w:rsidP="007C53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12.12. Руководитель муниципального унитарного предприятия, учрежден</w:t>
      </w:r>
      <w:r>
        <w:rPr>
          <w:rFonts w:ascii="Times New Roman" w:hAnsi="Times New Roman" w:cs="Times New Roman"/>
          <w:sz w:val="24"/>
          <w:szCs w:val="24"/>
        </w:rPr>
        <w:t xml:space="preserve">ия и других форм собственности </w:t>
      </w:r>
      <w:r w:rsidRPr="00A063B9">
        <w:rPr>
          <w:rFonts w:ascii="Times New Roman" w:hAnsi="Times New Roman" w:cs="Times New Roman"/>
          <w:sz w:val="24"/>
          <w:szCs w:val="24"/>
        </w:rPr>
        <w:t xml:space="preserve">после получения постановления (распоряжения) </w:t>
      </w:r>
      <w:r>
        <w:rPr>
          <w:rFonts w:ascii="Times New Roman" w:hAnsi="Times New Roman" w:cs="Times New Roman"/>
          <w:sz w:val="24"/>
          <w:szCs w:val="24"/>
        </w:rPr>
        <w:t xml:space="preserve">Клинцовской городской </w:t>
      </w:r>
      <w:r w:rsidRPr="00A063B9">
        <w:rPr>
          <w:rFonts w:ascii="Times New Roman" w:hAnsi="Times New Roman" w:cs="Times New Roman"/>
          <w:sz w:val="24"/>
          <w:szCs w:val="24"/>
        </w:rPr>
        <w:t>администрации о списании муниципального имущества обязан:</w:t>
      </w:r>
    </w:p>
    <w:p w:rsidR="00104FC8" w:rsidRPr="00A063B9" w:rsidRDefault="00104FC8" w:rsidP="007C53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- отразить списание муниципального имущества в бухгалтерском учете;</w:t>
      </w:r>
    </w:p>
    <w:p w:rsidR="00104FC8" w:rsidRPr="00A063B9" w:rsidRDefault="00104FC8" w:rsidP="007C53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- снять с учета в соответствующих федеральных службах списанные основные средства, подлежащие учету и регистрации;</w:t>
      </w:r>
    </w:p>
    <w:p w:rsidR="00104FC8" w:rsidRPr="00A063B9" w:rsidRDefault="00104FC8" w:rsidP="007C53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- произвести демонтаж, ликвидацию списанных основных средств.</w:t>
      </w:r>
    </w:p>
    <w:p w:rsidR="00104FC8" w:rsidRPr="00A063B9" w:rsidRDefault="00104FC8" w:rsidP="007C53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 xml:space="preserve">При списании объекта недвижимого имущества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муниципальное унитарное </w:t>
      </w:r>
      <w:r w:rsidRPr="00A063B9">
        <w:rPr>
          <w:rFonts w:ascii="Times New Roman" w:hAnsi="Times New Roman" w:cs="Times New Roman"/>
          <w:sz w:val="24"/>
          <w:szCs w:val="24"/>
        </w:rPr>
        <w:t>предприяти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063B9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 w:rsidRPr="00A063B9">
        <w:rPr>
          <w:rFonts w:ascii="Times New Roman" w:hAnsi="Times New Roman" w:cs="Times New Roman"/>
          <w:sz w:val="24"/>
          <w:szCs w:val="24"/>
        </w:rPr>
        <w:t>учреждени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063B9">
        <w:rPr>
          <w:rFonts w:ascii="Times New Roman" w:hAnsi="Times New Roman" w:cs="Times New Roman"/>
          <w:sz w:val="24"/>
          <w:szCs w:val="24"/>
        </w:rPr>
        <w:t xml:space="preserve"> производит снос объекта, снятие объекта недвижимого имущества с технического учета, производит работу по исключению объекта недвижимого имущества из Единого государственного реестра прав на недвижимое имущество и сделок с ним.</w:t>
      </w:r>
    </w:p>
    <w:p w:rsidR="00104FC8" w:rsidRPr="00A063B9" w:rsidRDefault="00104FC8" w:rsidP="007C53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 xml:space="preserve">12.13. Руководитель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унитарного </w:t>
      </w:r>
      <w:r w:rsidRPr="00A063B9">
        <w:rPr>
          <w:rFonts w:ascii="Times New Roman" w:hAnsi="Times New Roman" w:cs="Times New Roman"/>
          <w:sz w:val="24"/>
          <w:szCs w:val="24"/>
        </w:rPr>
        <w:t xml:space="preserve">предприятия,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A063B9">
        <w:rPr>
          <w:rFonts w:ascii="Times New Roman" w:hAnsi="Times New Roman" w:cs="Times New Roman"/>
          <w:sz w:val="24"/>
          <w:szCs w:val="24"/>
        </w:rPr>
        <w:t>учреждения обязан уведомить Клинцовскую городскую администрацию о выполнении постановления (распоряжения) о списании муниципального имущества и представить документы, подтверждающие ликвидацию имущества.</w:t>
      </w:r>
    </w:p>
    <w:p w:rsidR="00104FC8" w:rsidRDefault="00104FC8" w:rsidP="007C53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 xml:space="preserve">При списании объекта недвижимости руководитель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унитарного </w:t>
      </w:r>
      <w:r w:rsidRPr="00A063B9">
        <w:rPr>
          <w:rFonts w:ascii="Times New Roman" w:hAnsi="Times New Roman" w:cs="Times New Roman"/>
          <w:sz w:val="24"/>
          <w:szCs w:val="24"/>
        </w:rPr>
        <w:t xml:space="preserve">предприятия,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A063B9">
        <w:rPr>
          <w:rFonts w:ascii="Times New Roman" w:hAnsi="Times New Roman" w:cs="Times New Roman"/>
          <w:sz w:val="24"/>
          <w:szCs w:val="24"/>
        </w:rPr>
        <w:t xml:space="preserve">учреждения направляет в </w:t>
      </w:r>
      <w:r>
        <w:rPr>
          <w:rFonts w:ascii="Times New Roman" w:hAnsi="Times New Roman" w:cs="Times New Roman"/>
          <w:sz w:val="24"/>
          <w:szCs w:val="24"/>
        </w:rPr>
        <w:t xml:space="preserve">Клинцовскую городскую </w:t>
      </w:r>
    </w:p>
    <w:p w:rsidR="00104FC8" w:rsidRDefault="00104FC8" w:rsidP="007C53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4FC8" w:rsidRDefault="00104FC8" w:rsidP="00AE414D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</w:p>
    <w:p w:rsidR="00104FC8" w:rsidRDefault="00104FC8" w:rsidP="00AE414D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04FC8" w:rsidRPr="00A063B9" w:rsidRDefault="00104FC8" w:rsidP="00551E34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063B9">
        <w:rPr>
          <w:rFonts w:ascii="Times New Roman" w:hAnsi="Times New Roman" w:cs="Times New Roman"/>
          <w:sz w:val="24"/>
          <w:szCs w:val="24"/>
        </w:rPr>
        <w:t>администрацию акт о сносе объекта недвижимости, подтвержденный документами органов технической инвентаризации.</w:t>
      </w:r>
    </w:p>
    <w:p w:rsidR="00104FC8" w:rsidRPr="00A063B9" w:rsidRDefault="00104FC8" w:rsidP="007C53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 xml:space="preserve">12.14. Постановление (распоряжение) администрации является основанием для списания объекта и исключения объекта из реестра муниципальной </w:t>
      </w:r>
      <w:r>
        <w:rPr>
          <w:rFonts w:ascii="Times New Roman" w:hAnsi="Times New Roman" w:cs="Times New Roman"/>
          <w:sz w:val="24"/>
          <w:szCs w:val="24"/>
        </w:rPr>
        <w:t>собственности</w:t>
      </w:r>
      <w:r w:rsidRPr="00A063B9">
        <w:rPr>
          <w:rFonts w:ascii="Times New Roman" w:hAnsi="Times New Roman" w:cs="Times New Roman"/>
          <w:sz w:val="24"/>
          <w:szCs w:val="24"/>
        </w:rPr>
        <w:t>.</w:t>
      </w:r>
    </w:p>
    <w:p w:rsidR="00104FC8" w:rsidRPr="00A063B9" w:rsidRDefault="00104FC8" w:rsidP="009D4E82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63B9">
        <w:rPr>
          <w:rFonts w:ascii="Times New Roman" w:hAnsi="Times New Roman" w:cs="Times New Roman"/>
          <w:b/>
          <w:bCs/>
          <w:sz w:val="24"/>
          <w:szCs w:val="24"/>
        </w:rPr>
        <w:t>13. ЗАЩИТА ПРАВА СОБСТВЕННОСТИ  НА МУНИЦИПАЛЬНОЕ ИМУЩЕСТВО</w:t>
      </w:r>
    </w:p>
    <w:p w:rsidR="00104FC8" w:rsidRPr="00A063B9" w:rsidRDefault="00104FC8" w:rsidP="009D4E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13.1. Объекты муниципальной собственности могут быть истребованы из чужого незаконного владения, в их отношении могут быть приняты меры по пресечению действий, нарушающих право собственности или создающих угрозу такого нарушения.</w:t>
      </w:r>
    </w:p>
    <w:p w:rsidR="00104FC8" w:rsidRPr="00A063B9" w:rsidRDefault="00104FC8" w:rsidP="009D4E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63B9">
        <w:rPr>
          <w:rFonts w:ascii="Times New Roman" w:hAnsi="Times New Roman" w:cs="Times New Roman"/>
          <w:sz w:val="24"/>
          <w:szCs w:val="24"/>
        </w:rPr>
        <w:t>13.2. Защита права муниципальной собственности осуществляется в соответствии с действующим законодательством.</w:t>
      </w:r>
    </w:p>
    <w:p w:rsidR="00104FC8" w:rsidRDefault="00104FC8" w:rsidP="009D4E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4FC8" w:rsidRDefault="00104FC8" w:rsidP="009D4E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4FC8" w:rsidRDefault="00104FC8" w:rsidP="009D4E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4FC8" w:rsidRPr="00A063B9" w:rsidRDefault="00104FC8" w:rsidP="009D4E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города Клинцы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В.В. Беляй </w:t>
      </w:r>
    </w:p>
    <w:p w:rsidR="00104FC8" w:rsidRDefault="00104FC8" w:rsidP="009D4E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4FC8" w:rsidRPr="00A063B9" w:rsidRDefault="00104FC8" w:rsidP="009D4E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4FC8" w:rsidRPr="00A063B9" w:rsidRDefault="00104FC8" w:rsidP="008122C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104FC8" w:rsidRPr="00A063B9" w:rsidSect="002C02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BF03E7"/>
    <w:multiLevelType w:val="singleLevel"/>
    <w:tmpl w:val="D03C43C4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053B"/>
    <w:rsid w:val="00010DBC"/>
    <w:rsid w:val="00077A7D"/>
    <w:rsid w:val="000C7FB8"/>
    <w:rsid w:val="00104FC8"/>
    <w:rsid w:val="0013053B"/>
    <w:rsid w:val="00132FD5"/>
    <w:rsid w:val="001431FA"/>
    <w:rsid w:val="00155C58"/>
    <w:rsid w:val="00170E9D"/>
    <w:rsid w:val="00233576"/>
    <w:rsid w:val="00236A30"/>
    <w:rsid w:val="0025156F"/>
    <w:rsid w:val="00251B71"/>
    <w:rsid w:val="00283B6B"/>
    <w:rsid w:val="002C02B1"/>
    <w:rsid w:val="003013E2"/>
    <w:rsid w:val="003400C8"/>
    <w:rsid w:val="0034584A"/>
    <w:rsid w:val="00420295"/>
    <w:rsid w:val="00494568"/>
    <w:rsid w:val="004E3ACC"/>
    <w:rsid w:val="005340F3"/>
    <w:rsid w:val="00551E34"/>
    <w:rsid w:val="00561319"/>
    <w:rsid w:val="005764D6"/>
    <w:rsid w:val="00590044"/>
    <w:rsid w:val="00595C88"/>
    <w:rsid w:val="005A0315"/>
    <w:rsid w:val="005A29DA"/>
    <w:rsid w:val="005E60E4"/>
    <w:rsid w:val="006745E8"/>
    <w:rsid w:val="00694AB5"/>
    <w:rsid w:val="006C6294"/>
    <w:rsid w:val="006C63FC"/>
    <w:rsid w:val="00717294"/>
    <w:rsid w:val="00724ADC"/>
    <w:rsid w:val="0072566B"/>
    <w:rsid w:val="00731917"/>
    <w:rsid w:val="00736AC9"/>
    <w:rsid w:val="00744232"/>
    <w:rsid w:val="0078134D"/>
    <w:rsid w:val="007A4D96"/>
    <w:rsid w:val="007A6D1B"/>
    <w:rsid w:val="007C5365"/>
    <w:rsid w:val="007D038C"/>
    <w:rsid w:val="008122C8"/>
    <w:rsid w:val="00844BA2"/>
    <w:rsid w:val="008815C6"/>
    <w:rsid w:val="00892663"/>
    <w:rsid w:val="008942E9"/>
    <w:rsid w:val="008957C9"/>
    <w:rsid w:val="008C3645"/>
    <w:rsid w:val="008E4752"/>
    <w:rsid w:val="008F7F05"/>
    <w:rsid w:val="009138E6"/>
    <w:rsid w:val="00923943"/>
    <w:rsid w:val="0095529D"/>
    <w:rsid w:val="00982D1B"/>
    <w:rsid w:val="009D4E82"/>
    <w:rsid w:val="009F02C5"/>
    <w:rsid w:val="00A063B9"/>
    <w:rsid w:val="00A26487"/>
    <w:rsid w:val="00A467C8"/>
    <w:rsid w:val="00A54420"/>
    <w:rsid w:val="00A54A00"/>
    <w:rsid w:val="00AB14D8"/>
    <w:rsid w:val="00AB3BBA"/>
    <w:rsid w:val="00AB663A"/>
    <w:rsid w:val="00AC3BD7"/>
    <w:rsid w:val="00AE414D"/>
    <w:rsid w:val="00AE7839"/>
    <w:rsid w:val="00B0720F"/>
    <w:rsid w:val="00B95609"/>
    <w:rsid w:val="00BB1E0A"/>
    <w:rsid w:val="00BB22FF"/>
    <w:rsid w:val="00BC7DE1"/>
    <w:rsid w:val="00BF1169"/>
    <w:rsid w:val="00BF3197"/>
    <w:rsid w:val="00C56FE1"/>
    <w:rsid w:val="00D17825"/>
    <w:rsid w:val="00D25C1E"/>
    <w:rsid w:val="00D51314"/>
    <w:rsid w:val="00D5187B"/>
    <w:rsid w:val="00D77F7C"/>
    <w:rsid w:val="00D92AB9"/>
    <w:rsid w:val="00DA6F3B"/>
    <w:rsid w:val="00DD7EAA"/>
    <w:rsid w:val="00DF6D5B"/>
    <w:rsid w:val="00E02A63"/>
    <w:rsid w:val="00E06043"/>
    <w:rsid w:val="00E1344B"/>
    <w:rsid w:val="00E24A03"/>
    <w:rsid w:val="00E4370E"/>
    <w:rsid w:val="00E70326"/>
    <w:rsid w:val="00E87C1B"/>
    <w:rsid w:val="00EF2700"/>
    <w:rsid w:val="00F32C51"/>
    <w:rsid w:val="00FE03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2B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32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32F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38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1967</TotalTime>
  <Pages>18</Pages>
  <Words>6040</Words>
  <Characters>-32766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АНАТОЛИЙ</cp:lastModifiedBy>
  <cp:revision>63</cp:revision>
  <cp:lastPrinted>2014-07-11T08:28:00Z</cp:lastPrinted>
  <dcterms:created xsi:type="dcterms:W3CDTF">2014-03-04T16:28:00Z</dcterms:created>
  <dcterms:modified xsi:type="dcterms:W3CDTF">2014-07-18T05:56:00Z</dcterms:modified>
</cp:coreProperties>
</file>